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EF94D4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  <w:bookmarkStart w:id="0" w:name="_Hlk160631706"/>
    </w:p>
    <w:p w14:paraId="2BAB9566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</w:p>
    <w:p w14:paraId="49F21DC4" w14:textId="402D79EF" w:rsidR="00D33799" w:rsidRDefault="00D33799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</w:t>
      </w:r>
      <w:r w:rsidRPr="00AE4198">
        <w:rPr>
          <w:rFonts w:ascii="Arial" w:hAnsi="Arial" w:cs="Arial"/>
          <w:b/>
          <w:sz w:val="20"/>
          <w:szCs w:val="20"/>
        </w:rPr>
        <w:t xml:space="preserve"> do SIWZ</w:t>
      </w:r>
      <w:bookmarkEnd w:id="0"/>
    </w:p>
    <w:p w14:paraId="686CCDCE" w14:textId="79C16F53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  <w:bookmarkStart w:id="1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>
        <w:rPr>
          <w:rFonts w:ascii="Arial" w:hAnsi="Arial" w:cs="Arial"/>
          <w:sz w:val="20"/>
          <w:szCs w:val="20"/>
          <w:lang w:eastAsia="ar-SA"/>
        </w:rPr>
        <w:t>ZU</w:t>
      </w:r>
      <w:r w:rsidRPr="00AE4198">
        <w:rPr>
          <w:rFonts w:ascii="Arial" w:hAnsi="Arial" w:cs="Arial"/>
          <w:sz w:val="20"/>
          <w:szCs w:val="20"/>
          <w:lang w:eastAsia="ar-SA"/>
        </w:rPr>
        <w:t>/350/</w:t>
      </w:r>
      <w:r w:rsidR="00816BE5">
        <w:rPr>
          <w:rFonts w:ascii="Arial" w:hAnsi="Arial" w:cs="Arial"/>
          <w:sz w:val="20"/>
          <w:szCs w:val="20"/>
          <w:lang w:eastAsia="ar-SA"/>
        </w:rPr>
        <w:t>7</w:t>
      </w:r>
      <w:r w:rsidRPr="00AE4198">
        <w:rPr>
          <w:rFonts w:ascii="Arial" w:hAnsi="Arial" w:cs="Arial"/>
          <w:sz w:val="20"/>
          <w:szCs w:val="20"/>
          <w:lang w:eastAsia="ar-SA"/>
        </w:rPr>
        <w:t>/2</w:t>
      </w:r>
      <w:r>
        <w:rPr>
          <w:rFonts w:ascii="Arial" w:hAnsi="Arial" w:cs="Arial"/>
          <w:sz w:val="20"/>
          <w:szCs w:val="20"/>
          <w:lang w:eastAsia="ar-SA"/>
        </w:rPr>
        <w:t>4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1"/>
    <w:p w14:paraId="31203D5D" w14:textId="77777777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</w:p>
    <w:p w14:paraId="0764DCFC" w14:textId="77777777" w:rsidR="006B3B5F" w:rsidRPr="00AE4198" w:rsidRDefault="006B3B5F" w:rsidP="006B3B5F">
      <w:pPr>
        <w:ind w:left="5812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Zamawiający</w:t>
      </w:r>
    </w:p>
    <w:p w14:paraId="437E60B3" w14:textId="77777777" w:rsidR="006B3B5F" w:rsidRPr="00AE4198" w:rsidRDefault="006B3B5F" w:rsidP="006B3B5F">
      <w:pPr>
        <w:widowControl w:val="0"/>
        <w:suppressAutoHyphens/>
        <w:autoSpaceDE w:val="0"/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Pomorska Kolej Metropolitalna S.A.</w:t>
      </w:r>
    </w:p>
    <w:p w14:paraId="481EE7F9" w14:textId="05FF815D" w:rsidR="006B3B5F" w:rsidRPr="00AE4198" w:rsidRDefault="006B3B5F" w:rsidP="001C0417">
      <w:pPr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ul. Budowlanych 77</w:t>
      </w:r>
      <w:r w:rsidR="001C0417">
        <w:rPr>
          <w:rFonts w:ascii="Arial" w:hAnsi="Arial" w:cs="Arial"/>
          <w:sz w:val="20"/>
          <w:szCs w:val="20"/>
          <w:lang w:eastAsia="ar-SA"/>
        </w:rPr>
        <w:t xml:space="preserve">, </w:t>
      </w:r>
      <w:r w:rsidRPr="00AE4198">
        <w:rPr>
          <w:rFonts w:ascii="Arial" w:hAnsi="Arial" w:cs="Arial"/>
          <w:sz w:val="20"/>
          <w:szCs w:val="20"/>
          <w:lang w:eastAsia="ar-SA"/>
        </w:rPr>
        <w:t>80-298 Gdańsk</w:t>
      </w:r>
    </w:p>
    <w:p w14:paraId="1397CC41" w14:textId="77777777" w:rsidR="006B3B5F" w:rsidRDefault="006B3B5F" w:rsidP="006B3B5F">
      <w:pPr>
        <w:rPr>
          <w:rFonts w:ascii="Arial" w:hAnsi="Arial" w:cs="Arial"/>
          <w:b/>
        </w:rPr>
      </w:pPr>
    </w:p>
    <w:p w14:paraId="7F5C35AC" w14:textId="77777777" w:rsidR="001C0417" w:rsidRDefault="001C0417" w:rsidP="00D33799">
      <w:pPr>
        <w:jc w:val="center"/>
        <w:rPr>
          <w:rFonts w:ascii="Arial" w:hAnsi="Arial" w:cs="Arial"/>
          <w:b/>
        </w:rPr>
      </w:pPr>
    </w:p>
    <w:p w14:paraId="3CDEF758" w14:textId="361283EF" w:rsidR="00D33799" w:rsidRPr="00AE4198" w:rsidRDefault="00D33799" w:rsidP="00D33799">
      <w:pPr>
        <w:jc w:val="center"/>
        <w:rPr>
          <w:rFonts w:ascii="Arial" w:hAnsi="Arial" w:cs="Arial"/>
          <w:b/>
        </w:rPr>
      </w:pPr>
      <w:r w:rsidRPr="00AE4198">
        <w:rPr>
          <w:rFonts w:ascii="Arial" w:hAnsi="Arial" w:cs="Arial"/>
          <w:b/>
        </w:rPr>
        <w:t>FORMULARZ OFERTOWY</w:t>
      </w:r>
    </w:p>
    <w:p w14:paraId="352FFAC5" w14:textId="691C0FD4" w:rsidR="00D33799" w:rsidRPr="007B44C5" w:rsidRDefault="00D33799" w:rsidP="001C0417">
      <w:pPr>
        <w:spacing w:before="120" w:after="120"/>
        <w:jc w:val="center"/>
        <w:rPr>
          <w:rFonts w:ascii="Arial" w:hAnsi="Arial" w:cs="Arial"/>
          <w:color w:val="000000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 xml:space="preserve">W postępowaniu o udzielenie zamówienia publicznego prowadzonego w trybie przetargu </w:t>
      </w:r>
      <w:r w:rsidRPr="007B44C5">
        <w:rPr>
          <w:rFonts w:ascii="Arial" w:hAnsi="Arial" w:cs="Arial"/>
          <w:sz w:val="20"/>
          <w:szCs w:val="20"/>
        </w:rPr>
        <w:t>nieograniczonego</w:t>
      </w:r>
      <w:r w:rsidRPr="007B44C5">
        <w:rPr>
          <w:rFonts w:ascii="Arial" w:hAnsi="Arial" w:cs="Arial"/>
          <w:color w:val="000000"/>
          <w:sz w:val="20"/>
          <w:szCs w:val="20"/>
        </w:rPr>
        <w:t xml:space="preserve"> </w:t>
      </w:r>
      <w:r w:rsidR="007B44C5" w:rsidRPr="007B44C5">
        <w:rPr>
          <w:rFonts w:ascii="Arial" w:hAnsi="Arial" w:cs="Arial"/>
          <w:color w:val="000000"/>
          <w:sz w:val="20"/>
          <w:szCs w:val="20"/>
        </w:rPr>
        <w:t>pn.</w:t>
      </w:r>
      <w:r w:rsidRPr="007B44C5">
        <w:rPr>
          <w:rFonts w:ascii="Arial" w:hAnsi="Arial" w:cs="Arial"/>
          <w:color w:val="000000"/>
          <w:sz w:val="20"/>
          <w:szCs w:val="20"/>
        </w:rPr>
        <w:t>:</w:t>
      </w:r>
    </w:p>
    <w:p w14:paraId="24EB87F5" w14:textId="77777777" w:rsidR="00227EAB" w:rsidRPr="00227EAB" w:rsidRDefault="00D33799" w:rsidP="00227EAB">
      <w:pPr>
        <w:spacing w:before="80" w:line="276" w:lineRule="auto"/>
        <w:contextualSpacing/>
        <w:jc w:val="center"/>
        <w:rPr>
          <w:rFonts w:ascii="Arial" w:hAnsi="Arial" w:cs="Arial"/>
          <w:b/>
          <w:bCs/>
          <w:sz w:val="20"/>
          <w:szCs w:val="20"/>
        </w:rPr>
      </w:pPr>
      <w:bookmarkStart w:id="2" w:name="_Hlk159831000"/>
      <w:r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„</w:t>
      </w:r>
      <w:r w:rsidR="00227EAB" w:rsidRPr="00227EAB">
        <w:rPr>
          <w:rFonts w:ascii="Arial" w:hAnsi="Arial" w:cs="Arial"/>
          <w:b/>
          <w:bCs/>
          <w:sz w:val="20"/>
          <w:szCs w:val="20"/>
        </w:rPr>
        <w:t>Wykonanie naprawy wierzchnich warstw skarpy nasypu kolejowego</w:t>
      </w:r>
    </w:p>
    <w:p w14:paraId="3BEFAE84" w14:textId="7ACB93BF" w:rsidR="00E556B6" w:rsidRDefault="00227EAB" w:rsidP="002E7F34">
      <w:pPr>
        <w:spacing w:before="80" w:after="120" w:line="276" w:lineRule="auto"/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  <w:r w:rsidRPr="00227EAB">
        <w:rPr>
          <w:rFonts w:ascii="Arial" w:hAnsi="Arial" w:cs="Arial"/>
          <w:b/>
          <w:bCs/>
          <w:sz w:val="20"/>
          <w:szCs w:val="20"/>
        </w:rPr>
        <w:t>z podziałem na 2 Zadania</w:t>
      </w:r>
      <w:r w:rsidR="00D33799"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”</w:t>
      </w:r>
      <w:bookmarkEnd w:id="2"/>
    </w:p>
    <w:p w14:paraId="773FDB4E" w14:textId="2702F77D" w:rsidR="00D33799" w:rsidRPr="00390DD7" w:rsidRDefault="002E7F34" w:rsidP="00390DD7">
      <w:pPr>
        <w:spacing w:before="80" w:line="276" w:lineRule="auto"/>
        <w:contextualSpacing/>
        <w:jc w:val="center"/>
        <w:rPr>
          <w:rFonts w:ascii="Arial" w:hAnsi="Arial" w:cs="Arial"/>
          <w:b/>
          <w:bCs/>
          <w:color w:val="FF0000"/>
          <w:sz w:val="20"/>
          <w:szCs w:val="20"/>
        </w:rPr>
      </w:pPr>
      <w:r w:rsidRPr="002E7F34">
        <w:rPr>
          <w:rFonts w:ascii="Arial" w:hAnsi="Arial" w:cs="Arial"/>
          <w:b/>
          <w:bCs/>
          <w:iCs/>
          <w:color w:val="FF0000"/>
          <w:sz w:val="20"/>
          <w:szCs w:val="20"/>
          <w:lang w:eastAsia="x-none"/>
        </w:rPr>
        <w:t>ZADANIE nr 2</w:t>
      </w:r>
    </w:p>
    <w:p w14:paraId="2EFA038C" w14:textId="61DBF2F3" w:rsidR="00D33799" w:rsidRDefault="00D33799">
      <w:pPr>
        <w:numPr>
          <w:ilvl w:val="0"/>
          <w:numId w:val="1"/>
        </w:numPr>
        <w:tabs>
          <w:tab w:val="left" w:pos="459"/>
        </w:tabs>
        <w:spacing w:before="120" w:after="240"/>
        <w:ind w:left="176" w:hanging="238"/>
        <w:rPr>
          <w:rFonts w:ascii="Arial" w:hAnsi="Arial" w:cs="Arial"/>
          <w:b/>
          <w:sz w:val="20"/>
          <w:szCs w:val="20"/>
        </w:rPr>
      </w:pPr>
      <w:r w:rsidRPr="00BF6ECE">
        <w:rPr>
          <w:rFonts w:ascii="Arial" w:hAnsi="Arial" w:cs="Arial"/>
          <w:b/>
          <w:sz w:val="20"/>
          <w:szCs w:val="20"/>
        </w:rPr>
        <w:t xml:space="preserve">DANE WYKONAWCY: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6"/>
        <w:gridCol w:w="4993"/>
      </w:tblGrid>
      <w:tr w:rsidR="00D33799" w:rsidRPr="00D33799" w14:paraId="2145B4E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4C90F82" w14:textId="5BC4D539" w:rsidR="00D33799" w:rsidRPr="0059607F" w:rsidRDefault="0059607F" w:rsidP="006C59AA">
            <w:pPr>
              <w:widowControl w:val="0"/>
              <w:tabs>
                <w:tab w:val="left" w:pos="3227"/>
              </w:tabs>
              <w:autoSpaceDE w:val="0"/>
              <w:autoSpaceDN w:val="0"/>
              <w:adjustRightInd w:val="0"/>
              <w:spacing w:before="120"/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</w:pP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 xml:space="preserve">Nazwa (firma) Wykonawcy (Wykonawców </w:t>
            </w:r>
            <w:r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br/>
            </w: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>wspólnie ubiegających się o udzielenie zamówienia)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3064ACCB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</w:rPr>
            </w:pPr>
          </w:p>
        </w:tc>
      </w:tr>
      <w:tr w:rsidR="00D33799" w:rsidRPr="00D33799" w14:paraId="08BC86C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A3A9F06" w14:textId="2A3D2AA8" w:rsidR="00D33799" w:rsidRPr="00D33799" w:rsidRDefault="00D33799" w:rsidP="00F927E8">
            <w:pPr>
              <w:pStyle w:val="Text1"/>
              <w:spacing w:after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Adres </w:t>
            </w:r>
            <w:r w:rsidR="00CC6E44">
              <w:rPr>
                <w:rFonts w:ascii="Arial" w:hAnsi="Arial" w:cs="Arial"/>
                <w:sz w:val="16"/>
                <w:szCs w:val="16"/>
              </w:rPr>
              <w:t>(adresy)</w:t>
            </w:r>
            <w:r w:rsidRPr="00D33799">
              <w:rPr>
                <w:rFonts w:ascii="Arial" w:hAnsi="Arial" w:cs="Arial"/>
                <w:sz w:val="16"/>
                <w:szCs w:val="16"/>
              </w:rPr>
              <w:t xml:space="preserve">: </w:t>
            </w:r>
          </w:p>
          <w:p w14:paraId="05F36221" w14:textId="77777777" w:rsidR="00D33799" w:rsidRPr="00D33799" w:rsidRDefault="00D33799" w:rsidP="00F927E8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65084143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CC6E44" w:rsidRPr="00D33799" w14:paraId="04EEFF29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5D44931" w14:textId="77777777" w:rsidR="00CC6E44" w:rsidRPr="00D33799" w:rsidRDefault="00CC6E44" w:rsidP="00CC6E44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NIP:</w:t>
            </w:r>
          </w:p>
          <w:p w14:paraId="5DAA0B11" w14:textId="77777777" w:rsidR="00CC6E44" w:rsidRPr="00D33799" w:rsidRDefault="00CC6E44" w:rsidP="00F927E8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5F7775CC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18126001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7327F5CA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REGON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5F0D30B4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3327F19E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F9CE73" w14:textId="21905DEE" w:rsidR="00D33799" w:rsidRPr="00D33799" w:rsidRDefault="00D33799" w:rsidP="00CC6E44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Osoba </w:t>
            </w:r>
            <w:r w:rsidR="00CC6E44">
              <w:rPr>
                <w:rFonts w:ascii="Arial" w:hAnsi="Arial" w:cs="Arial"/>
                <w:color w:val="000000"/>
                <w:sz w:val="16"/>
                <w:szCs w:val="16"/>
              </w:rPr>
              <w:t>umocowana do reprezentowania Wykonawcy/ów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7171BB36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  <w:lang w:eastAsia="pl-PL"/>
              </w:rPr>
            </w:pPr>
          </w:p>
        </w:tc>
      </w:tr>
      <w:tr w:rsidR="00CC6E44" w:rsidRPr="00D33799" w14:paraId="657BE64B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2CF154" w14:textId="77777777" w:rsidR="00CC6E44" w:rsidRPr="00D33799" w:rsidRDefault="00CC6E44" w:rsidP="00CC6E44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Nr t</w:t>
            </w:r>
            <w:r w:rsidRPr="00D33799">
              <w:rPr>
                <w:rFonts w:ascii="Arial" w:hAnsi="Arial" w:cs="Arial"/>
                <w:sz w:val="16"/>
                <w:szCs w:val="16"/>
              </w:rPr>
              <w:t>elefon</w:t>
            </w:r>
            <w:r>
              <w:rPr>
                <w:rFonts w:ascii="Arial" w:hAnsi="Arial" w:cs="Arial"/>
                <w:sz w:val="16"/>
                <w:szCs w:val="16"/>
              </w:rPr>
              <w:t>u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733AAE29" w14:textId="77777777" w:rsidR="00CC6E44" w:rsidRDefault="00CC6E44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2D38575A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0A1C86E6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D02C451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Adres e-mail: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1E3248B8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350F4059" w14:textId="77777777" w:rsidTr="006C59AA">
        <w:trPr>
          <w:trHeight w:val="2568"/>
        </w:trPr>
        <w:tc>
          <w:tcPr>
            <w:tcW w:w="4067" w:type="dxa"/>
            <w:shd w:val="clear" w:color="auto" w:fill="F2F2F2" w:themeFill="background1" w:themeFillShade="F2"/>
          </w:tcPr>
          <w:p w14:paraId="2B74083C" w14:textId="19CDF08E" w:rsidR="00D33799" w:rsidRPr="006C59AA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Rodzaj wykonawcy</w:t>
            </w:r>
            <w:r w:rsidR="006C59AA">
              <w:rPr>
                <w:rFonts w:ascii="Arial" w:hAnsi="Arial" w:cs="Arial"/>
                <w:sz w:val="16"/>
                <w:szCs w:val="16"/>
              </w:rPr>
              <w:t>*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</w:tcPr>
          <w:p w14:paraId="1D6CA111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mikroprzedsiębiorstwo </w:t>
            </w:r>
          </w:p>
          <w:p w14:paraId="6B6BD6A6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małe przedsiębiorstwo </w:t>
            </w:r>
          </w:p>
          <w:p w14:paraId="23169777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średnie przedsiębiorstwo </w:t>
            </w:r>
          </w:p>
          <w:p w14:paraId="34BD7F22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jednoosobowa działalność gospodarcza </w:t>
            </w:r>
          </w:p>
          <w:p w14:paraId="64C2F917" w14:textId="77777777" w:rsidR="00D33799" w:rsidRP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osoba fizyczna nieprowadząca działalności gospodarczej </w:t>
            </w:r>
          </w:p>
          <w:p w14:paraId="7EA86D72" w14:textId="77777777" w:rsid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inny rodzaj</w:t>
            </w:r>
          </w:p>
          <w:p w14:paraId="26DADAF9" w14:textId="2711E463" w:rsidR="006C59AA" w:rsidRPr="00D33799" w:rsidRDefault="006C59AA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  <w:r>
              <w:rPr>
                <w:rFonts w:ascii="Arial" w:hAnsi="Arial" w:cs="Arial"/>
                <w:i/>
                <w:sz w:val="14"/>
                <w:szCs w:val="14"/>
              </w:rPr>
              <w:t>* niepotrzebne skreślić lub usunąć, pozostawiając tylko prawidłową odpowiedź</w:t>
            </w:r>
          </w:p>
        </w:tc>
      </w:tr>
    </w:tbl>
    <w:p w14:paraId="3993E79D" w14:textId="77777777" w:rsidR="00B61452" w:rsidRDefault="00B61452">
      <w:pPr>
        <w:pStyle w:val="Akapitzlist"/>
        <w:numPr>
          <w:ilvl w:val="0"/>
          <w:numId w:val="1"/>
        </w:numPr>
        <w:tabs>
          <w:tab w:val="left" w:pos="459"/>
        </w:tabs>
        <w:spacing w:before="120" w:after="120"/>
        <w:ind w:left="431" w:hanging="493"/>
        <w:contextualSpacing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140D017C" w14:textId="023F33AA" w:rsidR="002F1135" w:rsidRDefault="00D33799">
      <w:pPr>
        <w:pStyle w:val="Akapitzlist"/>
        <w:numPr>
          <w:ilvl w:val="0"/>
          <w:numId w:val="9"/>
        </w:numPr>
        <w:tabs>
          <w:tab w:val="left" w:pos="459"/>
        </w:tabs>
        <w:spacing w:before="120" w:after="120"/>
        <w:ind w:left="426" w:hanging="491"/>
        <w:contextualSpacing w:val="0"/>
        <w:rPr>
          <w:rFonts w:ascii="Arial" w:hAnsi="Arial" w:cs="Arial"/>
          <w:b/>
          <w:sz w:val="20"/>
          <w:szCs w:val="20"/>
        </w:rPr>
      </w:pPr>
      <w:r w:rsidRPr="00D51DF2">
        <w:rPr>
          <w:rFonts w:ascii="Arial" w:hAnsi="Arial" w:cs="Arial"/>
          <w:b/>
          <w:sz w:val="20"/>
          <w:szCs w:val="20"/>
        </w:rPr>
        <w:lastRenderedPageBreak/>
        <w:t>CENA OFERTY</w:t>
      </w:r>
      <w:r w:rsidR="00F94398">
        <w:rPr>
          <w:rFonts w:ascii="Arial" w:hAnsi="Arial" w:cs="Arial"/>
          <w:b/>
          <w:sz w:val="20"/>
          <w:szCs w:val="20"/>
        </w:rPr>
        <w:t>.</w:t>
      </w:r>
    </w:p>
    <w:p w14:paraId="19410B19" w14:textId="3EAFD3CF" w:rsidR="00227EAB" w:rsidRPr="00227EAB" w:rsidRDefault="00227EAB" w:rsidP="00227EAB">
      <w:pPr>
        <w:pStyle w:val="Akapitzlist"/>
        <w:spacing w:before="120" w:after="240"/>
        <w:ind w:left="425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Oferujemy wykonanie przedmiotu zamówienia, zgodnie z warunkami zawartymi w S</w:t>
      </w:r>
      <w:r>
        <w:rPr>
          <w:rFonts w:ascii="Arial" w:hAnsi="Arial" w:cs="Arial"/>
          <w:b/>
          <w:sz w:val="20"/>
          <w:szCs w:val="20"/>
        </w:rPr>
        <w:t>I</w:t>
      </w:r>
      <w:r w:rsidRPr="00D33799">
        <w:rPr>
          <w:rFonts w:ascii="Arial" w:hAnsi="Arial" w:cs="Arial"/>
          <w:b/>
          <w:sz w:val="20"/>
          <w:szCs w:val="20"/>
        </w:rPr>
        <w:t>WZ,</w:t>
      </w: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br/>
      </w:r>
      <w:r w:rsidRPr="00227EAB">
        <w:rPr>
          <w:rFonts w:ascii="Arial" w:hAnsi="Arial" w:cs="Arial"/>
          <w:b/>
          <w:color w:val="FF0000"/>
          <w:sz w:val="20"/>
          <w:szCs w:val="20"/>
        </w:rPr>
        <w:t xml:space="preserve">na Zadanie </w:t>
      </w:r>
      <w:r w:rsidR="00390DD7">
        <w:rPr>
          <w:rFonts w:ascii="Arial" w:hAnsi="Arial" w:cs="Arial"/>
          <w:b/>
          <w:color w:val="FF0000"/>
          <w:sz w:val="20"/>
          <w:szCs w:val="20"/>
        </w:rPr>
        <w:t xml:space="preserve">nr </w:t>
      </w:r>
      <w:r>
        <w:rPr>
          <w:rFonts w:ascii="Arial" w:hAnsi="Arial" w:cs="Arial"/>
          <w:b/>
          <w:color w:val="FF0000"/>
          <w:sz w:val="20"/>
          <w:szCs w:val="20"/>
        </w:rPr>
        <w:t>2</w:t>
      </w:r>
      <w:r w:rsidRPr="00227EAB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6B5BB9">
        <w:rPr>
          <w:rFonts w:ascii="Arial" w:hAnsi="Arial" w:cs="Arial"/>
          <w:bCs/>
          <w:sz w:val="20"/>
          <w:szCs w:val="20"/>
        </w:rPr>
        <w:t>za łączną cenę ofertową:</w:t>
      </w:r>
    </w:p>
    <w:tbl>
      <w:tblPr>
        <w:tblW w:w="8832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3"/>
        <w:gridCol w:w="2410"/>
        <w:gridCol w:w="2879"/>
      </w:tblGrid>
      <w:tr w:rsidR="002F1135" w:rsidRPr="00AE4198" w14:paraId="4A85AFB5" w14:textId="77777777" w:rsidTr="006B5BB9">
        <w:trPr>
          <w:trHeight w:val="340"/>
        </w:trPr>
        <w:tc>
          <w:tcPr>
            <w:tcW w:w="35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763D2A4" w14:textId="77777777" w:rsidR="002F1135" w:rsidRPr="002F1135" w:rsidRDefault="002F1135" w:rsidP="002707B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ŁĄCZNA CENA OFERTOWA </w:t>
            </w:r>
            <w:r>
              <w:rPr>
                <w:rFonts w:ascii="Arial" w:hAnsi="Arial" w:cs="Arial"/>
                <w:b/>
                <w:sz w:val="20"/>
                <w:szCs w:val="20"/>
              </w:rPr>
              <w:t>[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>PLN</w:t>
            </w:r>
            <w:r>
              <w:rPr>
                <w:rFonts w:ascii="Arial" w:hAnsi="Arial" w:cs="Arial"/>
                <w:b/>
                <w:sz w:val="20"/>
                <w:szCs w:val="20"/>
              </w:rPr>
              <w:t>]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49B8B" w14:textId="77777777" w:rsidR="002F1135" w:rsidRPr="00AE4198" w:rsidRDefault="002F1135" w:rsidP="002707B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netto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005A7" w14:textId="77777777" w:rsidR="002F1135" w:rsidRPr="00AE4198" w:rsidRDefault="002F1135" w:rsidP="002707B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  <w:tr w:rsidR="002F1135" w:rsidRPr="00AE4198" w14:paraId="441156FA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5B29D02" w14:textId="77777777" w:rsidR="002F1135" w:rsidRPr="00AE4198" w:rsidRDefault="002F1135" w:rsidP="002707B4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DF892" w14:textId="5D6180EA" w:rsidR="002F1135" w:rsidRPr="00071FC0" w:rsidRDefault="002F1135" w:rsidP="002707B4">
            <w:pPr>
              <w:jc w:val="right"/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VAT</w:t>
            </w:r>
            <w:r w:rsidR="00023372">
              <w:rPr>
                <w:rFonts w:ascii="Arial" w:hAnsi="Arial" w:cs="Arial"/>
                <w:bCs/>
                <w:sz w:val="20"/>
                <w:szCs w:val="20"/>
              </w:rPr>
              <w:t xml:space="preserve"> 23% (kwotowo)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5BE46" w14:textId="4355AFBD" w:rsidR="002F1135" w:rsidRPr="00071FC0" w:rsidRDefault="002F1135" w:rsidP="002707B4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…………</w:t>
            </w:r>
            <w:r w:rsidR="00023372">
              <w:rPr>
                <w:rFonts w:ascii="Arial" w:hAnsi="Arial" w:cs="Arial"/>
                <w:bCs/>
                <w:sz w:val="20"/>
                <w:szCs w:val="20"/>
              </w:rPr>
              <w:t>……………………</w:t>
            </w:r>
          </w:p>
        </w:tc>
      </w:tr>
      <w:tr w:rsidR="002F1135" w:rsidRPr="00AE4198" w14:paraId="45618C09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8427C99" w14:textId="77777777" w:rsidR="002F1135" w:rsidRPr="00AE4198" w:rsidRDefault="002F1135" w:rsidP="002707B4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2FA3C" w14:textId="77777777" w:rsidR="002F1135" w:rsidRPr="00AE4198" w:rsidRDefault="002F1135" w:rsidP="002707B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brutto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6A4EA" w14:textId="77777777" w:rsidR="002F1135" w:rsidRPr="00AE4198" w:rsidRDefault="002F1135" w:rsidP="002707B4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</w:tbl>
    <w:p w14:paraId="207D6344" w14:textId="77777777" w:rsidR="002F1135" w:rsidRPr="00B3405E" w:rsidRDefault="002F1135" w:rsidP="00154F21">
      <w:pPr>
        <w:spacing w:after="120"/>
        <w:rPr>
          <w:rFonts w:ascii="Arial" w:hAnsi="Arial" w:cs="Arial"/>
          <w:b/>
          <w:sz w:val="20"/>
          <w:szCs w:val="20"/>
        </w:rPr>
      </w:pPr>
    </w:p>
    <w:p w14:paraId="29E7A42D" w14:textId="6C7AC4CF" w:rsidR="00D33799" w:rsidRPr="00D33799" w:rsidRDefault="00D33799">
      <w:pPr>
        <w:numPr>
          <w:ilvl w:val="0"/>
          <w:numId w:val="9"/>
        </w:numPr>
        <w:spacing w:after="240"/>
        <w:ind w:left="459" w:hanging="459"/>
        <w:rPr>
          <w:rFonts w:ascii="Arial" w:hAnsi="Arial" w:cs="Arial"/>
          <w:b/>
          <w:sz w:val="20"/>
          <w:szCs w:val="20"/>
          <w:u w:val="single"/>
        </w:rPr>
      </w:pPr>
      <w:bookmarkStart w:id="3" w:name="_Hlk172625980"/>
      <w:r w:rsidRPr="00D33799">
        <w:rPr>
          <w:rFonts w:ascii="Arial" w:hAnsi="Arial" w:cs="Arial"/>
          <w:b/>
          <w:sz w:val="20"/>
          <w:szCs w:val="20"/>
        </w:rPr>
        <w:t>OŚWIADCZAM/-Y*, ŻE:</w:t>
      </w:r>
    </w:p>
    <w:bookmarkEnd w:id="3"/>
    <w:p w14:paraId="7902064B" w14:textId="6C7C734B" w:rsidR="00023372" w:rsidRPr="00023372" w:rsidRDefault="006B5BB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W celu przyznania przez Zamawiającego punktów oceny ofert w kryterium nr 2</w:t>
      </w:r>
      <w:r w:rsidRPr="006B5BB9">
        <w:rPr>
          <w:rFonts w:ascii="Arial" w:hAnsi="Arial" w:cs="Arial"/>
          <w:color w:val="000000"/>
          <w:sz w:val="20"/>
          <w:szCs w:val="20"/>
        </w:rPr>
        <w:t>, zgodnie z zapisami Rozdziału nr</w:t>
      </w:r>
      <w:r>
        <w:rPr>
          <w:rFonts w:ascii="Arial" w:hAnsi="Arial" w:cs="Arial"/>
          <w:color w:val="000000"/>
          <w:sz w:val="20"/>
          <w:szCs w:val="20"/>
        </w:rPr>
        <w:t xml:space="preserve"> XIII </w:t>
      </w:r>
      <w:r w:rsidRPr="006B5BB9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I</w:t>
      </w:r>
      <w:r w:rsidRPr="006B5BB9">
        <w:rPr>
          <w:rFonts w:ascii="Arial" w:hAnsi="Arial" w:cs="Arial"/>
          <w:color w:val="000000"/>
          <w:sz w:val="20"/>
          <w:szCs w:val="20"/>
        </w:rPr>
        <w:t xml:space="preserve">WZ 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 xml:space="preserve">w zakresie Zadania nr </w:t>
      </w:r>
      <w:r w:rsidR="002E7F34">
        <w:rPr>
          <w:rFonts w:ascii="Arial" w:hAnsi="Arial" w:cs="Arial"/>
          <w:b/>
          <w:bCs/>
          <w:color w:val="000000"/>
          <w:sz w:val="20"/>
          <w:szCs w:val="20"/>
        </w:rPr>
        <w:t>2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t>,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Pr="002B1CC0">
        <w:rPr>
          <w:rFonts w:ascii="Arial" w:hAnsi="Arial" w:cs="Arial"/>
          <w:b/>
          <w:bCs/>
          <w:color w:val="000000"/>
          <w:sz w:val="20"/>
          <w:szCs w:val="20"/>
        </w:rPr>
        <w:t>okres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gwarancji 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br/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wynosi:  12 </w:t>
      </w:r>
      <w:r w:rsidR="006725FC" w:rsidRPr="006B5BB9">
        <w:rPr>
          <w:rFonts w:ascii="Arial" w:hAnsi="Arial" w:cs="Arial"/>
          <w:b/>
          <w:bCs/>
          <w:color w:val="000000"/>
          <w:sz w:val="20"/>
          <w:szCs w:val="20"/>
        </w:rPr>
        <w:t>miesięc</w:t>
      </w:r>
      <w:r w:rsidR="006725FC">
        <w:rPr>
          <w:rFonts w:ascii="Arial" w:hAnsi="Arial" w:cs="Arial"/>
          <w:b/>
          <w:bCs/>
          <w:color w:val="000000"/>
          <w:sz w:val="20"/>
          <w:szCs w:val="20"/>
        </w:rPr>
        <w:t>y/18 miesięcy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/ </w:t>
      </w:r>
      <w:r>
        <w:rPr>
          <w:rFonts w:ascii="Arial" w:hAnsi="Arial" w:cs="Arial"/>
          <w:b/>
          <w:bCs/>
          <w:color w:val="000000"/>
          <w:sz w:val="20"/>
          <w:szCs w:val="20"/>
        </w:rPr>
        <w:t>24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="006725FC" w:rsidRPr="006B5BB9">
        <w:rPr>
          <w:rFonts w:ascii="Arial" w:hAnsi="Arial" w:cs="Arial"/>
          <w:b/>
          <w:bCs/>
          <w:color w:val="000000"/>
          <w:sz w:val="20"/>
          <w:szCs w:val="20"/>
        </w:rPr>
        <w:t>miesiąc</w:t>
      </w:r>
      <w:r w:rsidR="006725FC">
        <w:rPr>
          <w:rFonts w:ascii="Arial" w:hAnsi="Arial" w:cs="Arial"/>
          <w:b/>
          <w:bCs/>
          <w:color w:val="000000"/>
          <w:sz w:val="20"/>
          <w:szCs w:val="20"/>
        </w:rPr>
        <w:t>e</w:t>
      </w:r>
      <w:r w:rsidRPr="006B5BB9">
        <w:rPr>
          <w:rStyle w:val="Odwoanieprzypisudolnego"/>
          <w:rFonts w:ascii="Arial" w:hAnsi="Arial"/>
          <w:b/>
          <w:bCs/>
          <w:color w:val="000000"/>
          <w:sz w:val="20"/>
          <w:szCs w:val="20"/>
        </w:rPr>
        <w:footnoteReference w:id="1"/>
      </w:r>
    </w:p>
    <w:p w14:paraId="36922E96" w14:textId="2E406F7E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wskazana cena w Formularzu Ofertowym obejmuje cały zakres przedmiotu zamówienia wskazanego przez Zamawiającego w SIWZ, oraz wzorze umowy, uwzględnia wszystkie wymagane opłaty i koszty niezbędne do zrealizowania całości przedmiotu zamówienia, bez względu na okoliczności i źródła ich powstania.   </w:t>
      </w:r>
    </w:p>
    <w:p w14:paraId="2111FAF9" w14:textId="586B91DA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color w:val="000000"/>
          <w:sz w:val="20"/>
          <w:szCs w:val="20"/>
        </w:rPr>
        <w:t>akceptuję/</w:t>
      </w:r>
      <w:r w:rsidR="00530C47">
        <w:rPr>
          <w:rFonts w:ascii="Arial" w:hAnsi="Arial" w:cs="Arial"/>
          <w:color w:val="000000"/>
          <w:sz w:val="20"/>
          <w:szCs w:val="20"/>
        </w:rPr>
        <w:t>-</w:t>
      </w:r>
      <w:r w:rsidRPr="00D33799">
        <w:rPr>
          <w:rFonts w:ascii="Arial" w:hAnsi="Arial" w:cs="Arial"/>
          <w:color w:val="000000"/>
          <w:sz w:val="20"/>
          <w:szCs w:val="20"/>
        </w:rPr>
        <w:t>my warunki wskazane w SIWZ oraz wzorze umowy. W</w:t>
      </w:r>
      <w:r w:rsidRPr="00D33799">
        <w:rPr>
          <w:rFonts w:ascii="Arial" w:hAnsi="Arial" w:cs="Arial"/>
          <w:sz w:val="20"/>
          <w:szCs w:val="20"/>
        </w:rPr>
        <w:t xml:space="preserve"> trakcie realizacji umowy nie przewiduje się możliwości waloryzacji ww. stawki o wskaźnik inflacji.</w:t>
      </w:r>
    </w:p>
    <w:p w14:paraId="49D5EB10" w14:textId="31C73BED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 się ze SIWZ i nie wnosimy do niej zastrzeżeń oraz zdobyliśmy konieczne informacje do przygotowania oferty.</w:t>
      </w:r>
    </w:p>
    <w:p w14:paraId="2EA79F07" w14:textId="685B98BD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jestem/</w:t>
      </w:r>
      <w:r w:rsidR="006725FC">
        <w:rPr>
          <w:rFonts w:ascii="Arial" w:hAnsi="Arial" w:cs="Arial"/>
          <w:sz w:val="20"/>
          <w:szCs w:val="20"/>
        </w:rPr>
        <w:t>jesteśmy</w:t>
      </w:r>
      <w:r w:rsidR="006725FC" w:rsidRPr="00D33799">
        <w:rPr>
          <w:rFonts w:ascii="Arial" w:hAnsi="Arial" w:cs="Arial"/>
          <w:sz w:val="20"/>
          <w:szCs w:val="20"/>
        </w:rPr>
        <w:t xml:space="preserve"> związani</w:t>
      </w:r>
      <w:r w:rsidRPr="00D33799">
        <w:rPr>
          <w:rFonts w:ascii="Arial" w:hAnsi="Arial" w:cs="Arial"/>
          <w:sz w:val="20"/>
          <w:szCs w:val="20"/>
        </w:rPr>
        <w:t xml:space="preserve"> złożoną ofertą przez okres 30 dni - bieg terminu związania ofertą rozpoczyna się wraz z upływem terminu składania ofert.</w:t>
      </w:r>
    </w:p>
    <w:p w14:paraId="6F8C9DB1" w14:textId="1152F8BD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akceptuję/akceptujemy przedstawione w SIWZ postanowienia umowy i we wskazanym przez Zamawiającego terminie zobowiązuje/zobowiązujemy* się do podpisania umowy, na określonych w SIWZ warunkach, w miejscu i terminie wyznaczonym przez Zamawiającego.</w:t>
      </w:r>
    </w:p>
    <w:p w14:paraId="008A7A74" w14:textId="00881E92" w:rsid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</w:t>
      </w:r>
      <w:r w:rsidR="00530C47">
        <w:rPr>
          <w:rFonts w:ascii="Arial" w:hAnsi="Arial" w:cs="Arial"/>
          <w:sz w:val="20"/>
          <w:szCs w:val="20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się ze wszystkimi warunkami zamówienia oraz dokumentami dotyczącymi przedmiotu zamówienia i akceptujemy je bez zastrzeżeń.</w:t>
      </w:r>
    </w:p>
    <w:p w14:paraId="332669F9" w14:textId="77777777" w:rsidR="00A836C1" w:rsidRPr="00A836C1" w:rsidRDefault="00A836C1" w:rsidP="00154F21">
      <w:pPr>
        <w:numPr>
          <w:ilvl w:val="0"/>
          <w:numId w:val="3"/>
        </w:numPr>
        <w:tabs>
          <w:tab w:val="clear" w:pos="2340"/>
        </w:tabs>
        <w:suppressAutoHyphens/>
        <w:spacing w:before="120" w:line="276" w:lineRule="auto"/>
        <w:ind w:left="426" w:hanging="284"/>
        <w:jc w:val="both"/>
        <w:rPr>
          <w:rFonts w:ascii="Arial" w:hAnsi="Arial" w:cs="Arial"/>
          <w:i/>
          <w:iCs/>
          <w:sz w:val="20"/>
          <w:szCs w:val="20"/>
        </w:rPr>
      </w:pPr>
      <w:r w:rsidRPr="00A836C1">
        <w:rPr>
          <w:rFonts w:ascii="Arial" w:hAnsi="Arial" w:cs="Arial"/>
          <w:sz w:val="20"/>
          <w:szCs w:val="20"/>
        </w:rPr>
        <w:t xml:space="preserve">Wadium w wysokości zgodnej z Rozdziałem VIII ust. 1 wniosłem/wnieśliśmy w formie: ............................ Zwrot wadium proszę/simy dokonać na rachunek bankowy ……………………………………………………………………… </w:t>
      </w:r>
      <w:r w:rsidRPr="00A836C1">
        <w:rPr>
          <w:rFonts w:ascii="Arial" w:hAnsi="Arial" w:cs="Arial"/>
          <w:i/>
          <w:iCs/>
          <w:sz w:val="20"/>
          <w:szCs w:val="20"/>
        </w:rPr>
        <w:t>(należy wypełnić w przypadku wniesienia kwoty wadium w pieniądzu).</w:t>
      </w:r>
    </w:p>
    <w:p w14:paraId="4C360F8E" w14:textId="1F4D7718" w:rsidR="00A836C1" w:rsidRPr="00A836C1" w:rsidRDefault="00A836C1" w:rsidP="00154F21">
      <w:pPr>
        <w:suppressAutoHyphens/>
        <w:spacing w:line="276" w:lineRule="auto"/>
        <w:ind w:left="425"/>
        <w:jc w:val="both"/>
        <w:rPr>
          <w:rFonts w:ascii="Arial" w:hAnsi="Arial" w:cs="Arial"/>
          <w:sz w:val="20"/>
          <w:szCs w:val="20"/>
        </w:rPr>
      </w:pPr>
      <w:r w:rsidRPr="00A836C1">
        <w:rPr>
          <w:rFonts w:ascii="Arial" w:hAnsi="Arial" w:cs="Arial"/>
          <w:sz w:val="20"/>
          <w:szCs w:val="20"/>
        </w:rPr>
        <w:t>Jestem/</w:t>
      </w:r>
      <w:proofErr w:type="spellStart"/>
      <w:r w:rsidRPr="00A836C1">
        <w:rPr>
          <w:rFonts w:ascii="Arial" w:hAnsi="Arial" w:cs="Arial"/>
          <w:sz w:val="20"/>
          <w:szCs w:val="20"/>
        </w:rPr>
        <w:t>śmy</w:t>
      </w:r>
      <w:proofErr w:type="spellEnd"/>
      <w:r w:rsidRPr="00A836C1">
        <w:rPr>
          <w:rFonts w:ascii="Arial" w:hAnsi="Arial" w:cs="Arial"/>
          <w:sz w:val="20"/>
          <w:szCs w:val="20"/>
        </w:rPr>
        <w:t xml:space="preserve"> świadomy/i, że w przypadku określonym w § 37 ust. 6 Regulaminu wniesione przeze mnie/nas wadium zostanie zatrzymane. </w:t>
      </w:r>
    </w:p>
    <w:p w14:paraId="59FB3B32" w14:textId="18B4A8A4" w:rsidR="00EE41DF" w:rsidRPr="00EE41DF" w:rsidRDefault="00EE41DF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wybór oferty:</w:t>
      </w:r>
    </w:p>
    <w:p w14:paraId="161AD8B0" w14:textId="0F85AB56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nie będzie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z przepisami o podatku od towarów i usług.</w:t>
      </w:r>
    </w:p>
    <w:p w14:paraId="76A12EAA" w14:textId="78C6FA0A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Pr="00EE41DF">
        <w:rPr>
          <w:rFonts w:ascii="Arial" w:hAnsi="Arial" w:cs="Arial"/>
          <w:sz w:val="20"/>
          <w:szCs w:val="20"/>
        </w:rPr>
        <w:t>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</w:t>
      </w:r>
      <w:r w:rsidRPr="00EE41DF">
        <w:rPr>
          <w:rFonts w:ascii="Arial" w:hAnsi="Arial" w:cs="Arial"/>
          <w:sz w:val="20"/>
          <w:szCs w:val="20"/>
        </w:rPr>
        <w:br/>
        <w:t xml:space="preserve">z przepisami o podatku od towarów i usług. Powyższy obowiązek podatkowy będzie dotyczył ……………………………………… </w:t>
      </w:r>
      <w:r w:rsidRPr="00577A3A">
        <w:rPr>
          <w:rFonts w:ascii="Arial" w:hAnsi="Arial" w:cs="Arial"/>
          <w:color w:val="FF0000"/>
          <w:sz w:val="18"/>
          <w:szCs w:val="18"/>
        </w:rPr>
        <w:t>(</w:t>
      </w:r>
      <w:r w:rsidR="00B61452" w:rsidRPr="00577A3A">
        <w:rPr>
          <w:rFonts w:ascii="Arial" w:hAnsi="Arial" w:cs="Arial"/>
          <w:i/>
          <w:color w:val="FF0000"/>
          <w:sz w:val="18"/>
          <w:szCs w:val="18"/>
        </w:rPr>
        <w:t xml:space="preserve">jeżeli dotyczy) </w:t>
      </w:r>
      <w:r w:rsidR="00B61452" w:rsidRPr="00577A3A">
        <w:rPr>
          <w:rFonts w:ascii="Arial" w:hAnsi="Arial" w:cs="Arial"/>
          <w:i/>
          <w:sz w:val="18"/>
          <w:szCs w:val="18"/>
        </w:rPr>
        <w:t>w</w:t>
      </w:r>
      <w:r w:rsidRPr="00577A3A">
        <w:rPr>
          <w:rFonts w:ascii="Arial" w:hAnsi="Arial" w:cs="Arial"/>
          <w:i/>
          <w:sz w:val="18"/>
          <w:szCs w:val="18"/>
        </w:rPr>
        <w:t>pisać nazwę /rodzaj towaru lub usługi, które będą prowadziły do powstania u Zamawiającego obowiązku podatkowego zgodnie z przepisami o podatku od towarów i usług)</w:t>
      </w:r>
      <w:r w:rsidRPr="00EE41DF">
        <w:rPr>
          <w:rFonts w:ascii="Arial" w:hAnsi="Arial" w:cs="Arial"/>
          <w:i/>
          <w:sz w:val="20"/>
          <w:szCs w:val="20"/>
          <w:vertAlign w:val="superscript"/>
        </w:rPr>
        <w:t xml:space="preserve"> </w:t>
      </w:r>
      <w:r w:rsidRPr="00EE41DF">
        <w:rPr>
          <w:rFonts w:ascii="Arial" w:hAnsi="Arial" w:cs="Arial"/>
          <w:sz w:val="20"/>
          <w:szCs w:val="20"/>
        </w:rPr>
        <w:t>objętych przedmiotem zamówienia.</w:t>
      </w:r>
    </w:p>
    <w:p w14:paraId="198BFAA1" w14:textId="04BD8B99" w:rsidR="00D33799" w:rsidRP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 cenie oferty zostały uwzględnione wszystkie koszty wykonania zamówienia i realizacji przyszłego świadczenia umownego. Ponadto w ofercie nie została zastosowana cena </w:t>
      </w:r>
      <w:r w:rsidRPr="00D33799">
        <w:rPr>
          <w:rFonts w:ascii="Arial" w:hAnsi="Arial" w:cs="Arial"/>
          <w:sz w:val="20"/>
          <w:szCs w:val="20"/>
        </w:rPr>
        <w:lastRenderedPageBreak/>
        <w:t xml:space="preserve">dumpingowa i oferta nie stanowi czynu nieuczciwej konkurencji, zgodnie z art. 5-17 ustawy z dnia 16 kwietnia 1993 r. o zwalczaniu nieuczciwej konkurencji. </w:t>
      </w:r>
    </w:p>
    <w:p w14:paraId="2A1AA764" w14:textId="77777777" w:rsidR="00D33799" w:rsidRP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zostałem/-liśmy* poinformowani, że możemy wydzielić z oferty informacje stanowiące tajemnicę przedsiębiorstwa w rozumieniu przepisów o zwalczaniu nieuczciwej konkurencji jednocześnie wykazując, iż zastrzeżone informację stanowią tajemnice przedsiębiorstwa oraz zastrzec w odniesieniu do tych informacji, aby nie były one udostępnione innym uczestnikom postępowania.</w:t>
      </w:r>
    </w:p>
    <w:p w14:paraId="179A6548" w14:textId="78F7B586" w:rsidR="00D33799" w:rsidRPr="006B5BB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wypełniłem/-liśmy* obowiązki informacyjne przewidziane w art. 13 lub art. 14 RODO</w:t>
      </w:r>
      <w:r w:rsidRPr="00D33799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D33799">
        <w:rPr>
          <w:rFonts w:ascii="Arial" w:hAnsi="Arial" w:cs="Arial"/>
          <w:sz w:val="13"/>
          <w:szCs w:val="13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wobec osób fizycznych, od których dane osobowe bezpośrednio lub pośrednio pozyskałem w celu ubiegania się o udzielenie zamówienia publicznego w niniejszym postępowaniu.</w:t>
      </w:r>
      <w:r w:rsidR="0051761E">
        <w:rPr>
          <w:rFonts w:ascii="Arial" w:hAnsi="Arial" w:cs="Arial"/>
          <w:sz w:val="20"/>
          <w:szCs w:val="20"/>
        </w:rPr>
        <w:t>**</w:t>
      </w:r>
      <w:r w:rsidRPr="00D33799">
        <w:rPr>
          <w:rFonts w:ascii="Arial" w:hAnsi="Arial" w:cs="Arial"/>
          <w:sz w:val="20"/>
          <w:szCs w:val="20"/>
        </w:rPr>
        <w:t xml:space="preserve"> </w:t>
      </w:r>
      <w:r w:rsidRPr="0051761E">
        <w:rPr>
          <w:rFonts w:ascii="Arial" w:hAnsi="Arial" w:cs="Arial"/>
          <w:i/>
          <w:iCs/>
          <w:sz w:val="16"/>
          <w:szCs w:val="16"/>
        </w:rPr>
        <w:t xml:space="preserve">. </w:t>
      </w:r>
    </w:p>
    <w:p w14:paraId="192C2A5D" w14:textId="334FAFAB" w:rsidR="00D33799" w:rsidRP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ZASTRZEGAM(Y) / NIE ZASTRZEGAM(Y)</w:t>
      </w:r>
      <w:r w:rsidRPr="00D33799">
        <w:rPr>
          <w:rFonts w:ascii="Arial" w:hAnsi="Arial" w:cs="Arial"/>
          <w:sz w:val="20"/>
          <w:szCs w:val="20"/>
        </w:rPr>
        <w:t>* informacje/i stanowiące/</w:t>
      </w:r>
      <w:proofErr w:type="spellStart"/>
      <w:r w:rsidRPr="00D33799">
        <w:rPr>
          <w:rFonts w:ascii="Arial" w:hAnsi="Arial" w:cs="Arial"/>
          <w:sz w:val="20"/>
          <w:szCs w:val="20"/>
        </w:rPr>
        <w:t>ych</w:t>
      </w:r>
      <w:proofErr w:type="spellEnd"/>
      <w:r w:rsidRPr="00D33799">
        <w:rPr>
          <w:rFonts w:ascii="Arial" w:hAnsi="Arial" w:cs="Arial"/>
          <w:sz w:val="20"/>
          <w:szCs w:val="20"/>
        </w:rPr>
        <w:t xml:space="preserve"> TAJEMNICĘ PRZEDSIĘBIORSTWA w rozumieniu przepisów o zwalczaniu nieuczciwej konkurencji zgodnie z postanowieniami Rozdziału </w:t>
      </w:r>
      <w:r w:rsidR="006C7D6A">
        <w:rPr>
          <w:rFonts w:ascii="Arial" w:hAnsi="Arial" w:cs="Arial"/>
          <w:sz w:val="20"/>
          <w:szCs w:val="20"/>
        </w:rPr>
        <w:t>I</w:t>
      </w:r>
      <w:r w:rsidRPr="00D33799">
        <w:rPr>
          <w:rFonts w:ascii="Arial" w:hAnsi="Arial" w:cs="Arial"/>
          <w:sz w:val="20"/>
          <w:szCs w:val="20"/>
        </w:rPr>
        <w:t xml:space="preserve">X ust. </w:t>
      </w:r>
      <w:r w:rsidR="006C7D6A">
        <w:rPr>
          <w:rFonts w:ascii="Arial" w:hAnsi="Arial" w:cs="Arial"/>
          <w:sz w:val="20"/>
          <w:szCs w:val="20"/>
        </w:rPr>
        <w:t>8</w:t>
      </w:r>
      <w:r w:rsidRPr="00D33799">
        <w:rPr>
          <w:rFonts w:ascii="Arial" w:hAnsi="Arial" w:cs="Arial"/>
          <w:sz w:val="20"/>
          <w:szCs w:val="20"/>
        </w:rPr>
        <w:t xml:space="preserve"> SIWZ.</w:t>
      </w:r>
    </w:p>
    <w:p w14:paraId="4E61F5E5" w14:textId="22A7675B" w:rsid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bCs/>
          <w:sz w:val="20"/>
          <w:szCs w:val="20"/>
        </w:rPr>
        <w:t>OŚWIADCZAM(Y)</w:t>
      </w:r>
      <w:r w:rsidRPr="00D33799">
        <w:rPr>
          <w:rFonts w:ascii="Arial" w:hAnsi="Arial" w:cs="Arial"/>
          <w:sz w:val="20"/>
          <w:szCs w:val="20"/>
        </w:rPr>
        <w:t>, iż – za wyjątkiem informacji zawartych w pliku/ach nazwa: ………… wszelkie załączniki są jawne i nie zawierają informacji stanowiących tajemnicę przedsiębiorstwa w rozumieniu przepisów o zwalczaniu nieuczciwej konkurencji. Dokumenty stanowiące tajemnic</w:t>
      </w:r>
      <w:r w:rsidR="002A4B1F">
        <w:rPr>
          <w:rFonts w:ascii="Arial" w:hAnsi="Arial" w:cs="Arial"/>
          <w:sz w:val="20"/>
          <w:szCs w:val="20"/>
        </w:rPr>
        <w:t>ę</w:t>
      </w:r>
      <w:r w:rsidRPr="00D33799">
        <w:rPr>
          <w:rFonts w:ascii="Arial" w:hAnsi="Arial" w:cs="Arial"/>
          <w:sz w:val="20"/>
          <w:szCs w:val="20"/>
        </w:rPr>
        <w:t xml:space="preserve"> przedsiębiorstwa zabezpieczyliśmy zgodnie z wytycznymi zawartymi w SIWZ.</w:t>
      </w:r>
    </w:p>
    <w:p w14:paraId="3F73A3F5" w14:textId="5A9AA56C" w:rsidR="00A23259" w:rsidRPr="00A23259" w:rsidRDefault="00A2325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A23259">
        <w:rPr>
          <w:rFonts w:ascii="Arial" w:hAnsi="Arial" w:cs="Arial"/>
          <w:sz w:val="20"/>
          <w:szCs w:val="20"/>
        </w:rPr>
        <w:t xml:space="preserve">Wskazuję, że dokumenty, o których mowa w </w:t>
      </w:r>
      <w:r w:rsidRPr="006C7D6A">
        <w:rPr>
          <w:rFonts w:ascii="Arial" w:hAnsi="Arial" w:cs="Arial"/>
          <w:sz w:val="20"/>
          <w:szCs w:val="20"/>
        </w:rPr>
        <w:t xml:space="preserve">Rozdziale IX, ust. 2 pkt </w:t>
      </w:r>
      <w:r w:rsidR="006C7D6A" w:rsidRPr="006C7D6A">
        <w:rPr>
          <w:rFonts w:ascii="Arial" w:hAnsi="Arial" w:cs="Arial"/>
          <w:sz w:val="20"/>
          <w:szCs w:val="20"/>
        </w:rPr>
        <w:t>4</w:t>
      </w:r>
      <w:r w:rsidRPr="006C7D6A">
        <w:rPr>
          <w:rFonts w:ascii="Arial" w:hAnsi="Arial" w:cs="Arial"/>
          <w:sz w:val="20"/>
          <w:szCs w:val="20"/>
        </w:rPr>
        <w:t>) SIWZ,</w:t>
      </w:r>
      <w:r w:rsidRPr="00A23259">
        <w:rPr>
          <w:rFonts w:ascii="Arial" w:hAnsi="Arial" w:cs="Arial"/>
          <w:sz w:val="20"/>
          <w:szCs w:val="20"/>
        </w:rPr>
        <w:t xml:space="preserve"> są dostępne pod następującym adresem ogólnodostępnej bezpłatnej bazy danych:</w:t>
      </w:r>
    </w:p>
    <w:p w14:paraId="5265B230" w14:textId="4B889E4B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https://ems.ms.gov.pl</w:t>
      </w:r>
    </w:p>
    <w:p w14:paraId="2271C085" w14:textId="1529EF63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https://prod.ceidg.gov.pl</w:t>
      </w:r>
    </w:p>
    <w:p w14:paraId="00F36312" w14:textId="72944186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 w:after="0"/>
        <w:ind w:left="992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/>
          <w:sz w:val="20"/>
          <w:szCs w:val="20"/>
        </w:rPr>
        <w:t>……………………………………..</w:t>
      </w:r>
    </w:p>
    <w:p w14:paraId="7202EEBE" w14:textId="0EE4FE76" w:rsidR="00A23259" w:rsidRPr="00530C47" w:rsidRDefault="00A23259" w:rsidP="00937709">
      <w:pPr>
        <w:tabs>
          <w:tab w:val="left" w:pos="9000"/>
        </w:tabs>
        <w:suppressAutoHyphens/>
        <w:spacing w:after="120" w:line="276" w:lineRule="auto"/>
        <w:ind w:left="567"/>
        <w:jc w:val="both"/>
        <w:rPr>
          <w:rFonts w:ascii="Arial" w:hAnsi="Arial" w:cs="Arial"/>
          <w:i/>
          <w:iCs/>
          <w:sz w:val="20"/>
          <w:szCs w:val="20"/>
        </w:rPr>
      </w:pPr>
      <w:r w:rsidRPr="00530C47">
        <w:rPr>
          <w:rFonts w:ascii="Arial" w:hAnsi="Arial" w:cs="Arial"/>
          <w:i/>
          <w:iCs/>
          <w:sz w:val="20"/>
          <w:szCs w:val="20"/>
        </w:rPr>
        <w:t>(właściwą treść należy zaznaczyć)</w:t>
      </w:r>
    </w:p>
    <w:p w14:paraId="5A6A2774" w14:textId="60D10806" w:rsidR="00D33799" w:rsidRPr="006A7BF6" w:rsidRDefault="00D33799">
      <w:pPr>
        <w:pStyle w:val="Akapitzlist"/>
        <w:numPr>
          <w:ilvl w:val="0"/>
          <w:numId w:val="9"/>
        </w:numPr>
        <w:spacing w:before="120" w:after="120" w:line="240" w:lineRule="auto"/>
        <w:ind w:left="459" w:hanging="459"/>
        <w:contextualSpacing w:val="0"/>
        <w:rPr>
          <w:rFonts w:ascii="Arial" w:hAnsi="Arial" w:cs="Arial"/>
          <w:b/>
          <w:bCs/>
          <w:sz w:val="18"/>
          <w:szCs w:val="18"/>
        </w:rPr>
      </w:pPr>
      <w:r w:rsidRPr="006A7BF6">
        <w:rPr>
          <w:rFonts w:ascii="Arial" w:hAnsi="Arial" w:cs="Arial"/>
          <w:b/>
          <w:sz w:val="20"/>
          <w:szCs w:val="20"/>
        </w:rPr>
        <w:t>PODWYKONAWCY</w:t>
      </w:r>
      <w:r w:rsidR="00B61452">
        <w:rPr>
          <w:rFonts w:ascii="Arial" w:hAnsi="Arial" w:cs="Arial"/>
          <w:b/>
          <w:sz w:val="20"/>
          <w:szCs w:val="20"/>
        </w:rPr>
        <w:t>***</w:t>
      </w:r>
      <w:r w:rsidRPr="006A7BF6">
        <w:rPr>
          <w:rFonts w:ascii="Arial" w:hAnsi="Arial" w:cs="Arial"/>
          <w:b/>
          <w:sz w:val="20"/>
          <w:szCs w:val="20"/>
        </w:rPr>
        <w:t xml:space="preserve"> </w:t>
      </w:r>
      <w:r w:rsidRPr="006A7BF6">
        <w:rPr>
          <w:rFonts w:ascii="Arial" w:hAnsi="Arial" w:cs="Arial"/>
          <w:i/>
          <w:iCs/>
          <w:sz w:val="18"/>
          <w:szCs w:val="18"/>
        </w:rPr>
        <w:t>(wypełnić, jeżeli dotyczy)</w:t>
      </w:r>
    </w:p>
    <w:tbl>
      <w:tblPr>
        <w:tblStyle w:val="Tabela-Siatka1"/>
        <w:tblW w:w="8505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4297"/>
        <w:gridCol w:w="4208"/>
      </w:tblGrid>
      <w:tr w:rsidR="00D33799" w:rsidRPr="00AE4198" w14:paraId="71A9B6F2" w14:textId="77777777" w:rsidTr="00530C47">
        <w:trPr>
          <w:trHeight w:val="261"/>
        </w:trPr>
        <w:tc>
          <w:tcPr>
            <w:tcW w:w="4297" w:type="dxa"/>
            <w:vAlign w:val="center"/>
          </w:tcPr>
          <w:p w14:paraId="357866FB" w14:textId="3C2A18F1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Części zamówienia</w:t>
            </w:r>
          </w:p>
        </w:tc>
        <w:tc>
          <w:tcPr>
            <w:tcW w:w="4208" w:type="dxa"/>
            <w:vAlign w:val="center"/>
          </w:tcPr>
          <w:p w14:paraId="67137CDA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Nazwa firmy podwykonawcy</w:t>
            </w:r>
          </w:p>
        </w:tc>
      </w:tr>
      <w:tr w:rsidR="00D33799" w:rsidRPr="00AE4198" w14:paraId="030D9F6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16DC5681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208" w:type="dxa"/>
            <w:vAlign w:val="center"/>
          </w:tcPr>
          <w:p w14:paraId="1DEF5E9E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57EA6748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3CA806C2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208" w:type="dxa"/>
            <w:vAlign w:val="center"/>
          </w:tcPr>
          <w:p w14:paraId="15181500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3420D4E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56891D88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208" w:type="dxa"/>
            <w:vAlign w:val="center"/>
          </w:tcPr>
          <w:p w14:paraId="653EC538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A9385EA" w14:textId="676F7F69" w:rsidR="00D33799" w:rsidRPr="00AE4198" w:rsidRDefault="00D33799" w:rsidP="00154F21">
      <w:pPr>
        <w:widowControl w:val="0"/>
        <w:tabs>
          <w:tab w:val="left" w:pos="962"/>
        </w:tabs>
        <w:spacing w:line="276" w:lineRule="auto"/>
        <w:rPr>
          <w:rFonts w:ascii="Arial" w:hAnsi="Arial" w:cs="Arial"/>
          <w:sz w:val="22"/>
          <w:szCs w:val="22"/>
        </w:rPr>
      </w:pPr>
    </w:p>
    <w:p w14:paraId="256201E1" w14:textId="11238A95" w:rsidR="00C0507F" w:rsidRPr="00154F21" w:rsidRDefault="00C07038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51761E">
        <w:rPr>
          <w:rFonts w:ascii="Arial" w:hAnsi="Arial" w:cs="Arial"/>
          <w:bCs/>
          <w:i/>
          <w:sz w:val="18"/>
          <w:szCs w:val="18"/>
        </w:rPr>
        <w:t xml:space="preserve">* 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ab/>
      </w:r>
      <w:r w:rsidRPr="00154F21">
        <w:rPr>
          <w:rFonts w:ascii="Arial" w:hAnsi="Arial" w:cs="Arial"/>
          <w:bCs/>
          <w:i/>
          <w:sz w:val="16"/>
          <w:szCs w:val="16"/>
        </w:rPr>
        <w:t>niepotrzebne skreślić (lub zaznaczyć właściwe);</w:t>
      </w:r>
      <w:r w:rsidR="00C0507F" w:rsidRPr="00154F21">
        <w:rPr>
          <w:rFonts w:ascii="Arial" w:hAnsi="Arial" w:cs="Arial"/>
          <w:bCs/>
          <w:i/>
          <w:sz w:val="16"/>
          <w:szCs w:val="16"/>
        </w:rPr>
        <w:t xml:space="preserve"> </w:t>
      </w:r>
    </w:p>
    <w:p w14:paraId="67159EBC" w14:textId="2484C464" w:rsidR="0051761E" w:rsidRPr="00154F21" w:rsidRDefault="0051761E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154F21">
        <w:rPr>
          <w:rFonts w:ascii="Arial" w:hAnsi="Arial" w:cs="Arial"/>
          <w:bCs/>
          <w:i/>
          <w:sz w:val="16"/>
          <w:szCs w:val="16"/>
        </w:rPr>
        <w:t xml:space="preserve">** </w:t>
      </w:r>
      <w:r w:rsidRPr="00154F21">
        <w:rPr>
          <w:rFonts w:ascii="Arial" w:hAnsi="Arial" w:cs="Arial"/>
          <w:bCs/>
          <w:i/>
          <w:sz w:val="16"/>
          <w:szCs w:val="16"/>
        </w:rPr>
        <w:tab/>
        <w:t>w przypadku, gdy Wykonawca nie przekazuje danych osobowych innych niż bezpośrednio jego dotyczących lub zachodzi wyłączenie stosowania obowiązku informacyjnego, stosownie do art. 13 ust. 4 lub art. 14 ust. 5 RODO treści oświadczenia wykonawca nie składa. Wówczas należy usunąć treść powyższego oświadczenia poprzez jego przekreślenie;</w:t>
      </w:r>
    </w:p>
    <w:p w14:paraId="38855B78" w14:textId="34042D40" w:rsidR="00D33799" w:rsidRPr="00154F21" w:rsidRDefault="00C07038" w:rsidP="00C0507F">
      <w:pPr>
        <w:spacing w:line="276" w:lineRule="auto"/>
        <w:ind w:left="567" w:hanging="425"/>
        <w:jc w:val="both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bCs/>
          <w:i/>
          <w:sz w:val="16"/>
          <w:szCs w:val="16"/>
        </w:rPr>
        <w:t xml:space="preserve">***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ab/>
      </w:r>
      <w:r w:rsidRPr="00154F21">
        <w:rPr>
          <w:rFonts w:ascii="Arial" w:hAnsi="Arial" w:cs="Arial"/>
          <w:bCs/>
          <w:i/>
          <w:sz w:val="16"/>
          <w:szCs w:val="16"/>
        </w:rPr>
        <w:t>w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 xml:space="preserve"> przypadku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 xml:space="preserve">zamiaru 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>powierzenia części zamówienia podwykonawcom, należy podać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 xml:space="preserve"> części zamówienia oraz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 xml:space="preserve"> nazwy firm podwykonawców</w:t>
      </w:r>
      <w:r w:rsidR="00010929" w:rsidRPr="00154F21">
        <w:rPr>
          <w:rFonts w:ascii="Arial" w:hAnsi="Arial" w:cs="Arial"/>
          <w:bCs/>
          <w:i/>
          <w:sz w:val="16"/>
          <w:szCs w:val="16"/>
        </w:rPr>
        <w:t xml:space="preserve">,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>jeżeli</w:t>
      </w:r>
      <w:r w:rsidR="00010929" w:rsidRPr="00154F21">
        <w:rPr>
          <w:rFonts w:ascii="Arial" w:hAnsi="Arial" w:cs="Arial"/>
          <w:bCs/>
          <w:i/>
          <w:sz w:val="16"/>
          <w:szCs w:val="16"/>
        </w:rPr>
        <w:t xml:space="preserve"> są już znani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 xml:space="preserve">. </w:t>
      </w:r>
    </w:p>
    <w:p w14:paraId="6F12CEED" w14:textId="22A7B7AB" w:rsidR="00D33799" w:rsidRPr="00AE4198" w:rsidRDefault="00D33799" w:rsidP="00D33799">
      <w:pPr>
        <w:spacing w:line="276" w:lineRule="auto"/>
        <w:ind w:left="142"/>
        <w:jc w:val="both"/>
        <w:rPr>
          <w:rFonts w:ascii="Arial" w:hAnsi="Arial" w:cs="Arial"/>
          <w:bCs/>
          <w:i/>
          <w:sz w:val="18"/>
          <w:szCs w:val="18"/>
        </w:rPr>
      </w:pPr>
    </w:p>
    <w:p w14:paraId="6E4B7D87" w14:textId="77777777" w:rsidR="00D33799" w:rsidRPr="00AE4198" w:rsidRDefault="00D33799">
      <w:pPr>
        <w:numPr>
          <w:ilvl w:val="0"/>
          <w:numId w:val="9"/>
        </w:numPr>
        <w:spacing w:after="120"/>
        <w:ind w:left="425" w:hanging="414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>SPIS TREŚCI:</w:t>
      </w:r>
    </w:p>
    <w:p w14:paraId="611B88D2" w14:textId="77777777" w:rsidR="00D33799" w:rsidRPr="00AE4198" w:rsidRDefault="00D33799" w:rsidP="00D33799">
      <w:pPr>
        <w:spacing w:after="40"/>
        <w:ind w:left="426"/>
        <w:jc w:val="both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Integralną część oferty stanowią następujące dokumenty:</w:t>
      </w:r>
    </w:p>
    <w:p w14:paraId="785CC5F7" w14:textId="32B56E6B" w:rsidR="00D33799" w:rsidRPr="00154F21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sz w:val="16"/>
          <w:szCs w:val="16"/>
        </w:rPr>
        <w:t>……………………………………………………………………………………………………………</w:t>
      </w:r>
    </w:p>
    <w:p w14:paraId="1A23813B" w14:textId="00F9D341" w:rsidR="00D33799" w:rsidRPr="00154F21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sz w:val="16"/>
          <w:szCs w:val="16"/>
        </w:rPr>
        <w:t>...................................................................................................................................................</w:t>
      </w:r>
    </w:p>
    <w:p w14:paraId="60A58907" w14:textId="2F9AA217" w:rsidR="00C0507F" w:rsidRPr="00154F21" w:rsidRDefault="00D33799" w:rsidP="00B3405E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sz w:val="16"/>
          <w:szCs w:val="16"/>
        </w:rPr>
        <w:t>...................................................................................................................................................</w:t>
      </w:r>
    </w:p>
    <w:p w14:paraId="501B9B3A" w14:textId="3F4BF93E" w:rsidR="00D33799" w:rsidRPr="0028492E" w:rsidRDefault="00D33799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4" w:name="_Hlk176814504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0FB4F480" w14:textId="6CC1456A" w:rsidR="00227EAB" w:rsidRPr="00154F21" w:rsidRDefault="00D33799" w:rsidP="00154F21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5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4"/>
      <w:bookmarkEnd w:id="5"/>
    </w:p>
    <w:sectPr w:rsidR="00227EAB" w:rsidRPr="00154F21" w:rsidSect="00A30E79">
      <w:footerReference w:type="default" r:id="rId8"/>
      <w:headerReference w:type="first" r:id="rId9"/>
      <w:footerReference w:type="first" r:id="rId10"/>
      <w:pgSz w:w="11900" w:h="16840"/>
      <w:pgMar w:top="1701" w:right="1418" w:bottom="1418" w:left="1418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995AFAD" w14:textId="77777777" w:rsidR="00065877" w:rsidRDefault="00065877" w:rsidP="00F816E4">
      <w:r>
        <w:separator/>
      </w:r>
    </w:p>
  </w:endnote>
  <w:endnote w:type="continuationSeparator" w:id="0">
    <w:p w14:paraId="260C6793" w14:textId="77777777" w:rsidR="00065877" w:rsidRDefault="00065877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Arial"/>
    <w:charset w:val="58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9364550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76E76F" w14:textId="77777777" w:rsidR="00065877" w:rsidRDefault="00065877" w:rsidP="00F816E4">
      <w:r>
        <w:separator/>
      </w:r>
    </w:p>
  </w:footnote>
  <w:footnote w:type="continuationSeparator" w:id="0">
    <w:p w14:paraId="27049968" w14:textId="77777777" w:rsidR="00065877" w:rsidRDefault="00065877" w:rsidP="00F816E4">
      <w:r>
        <w:continuationSeparator/>
      </w:r>
    </w:p>
  </w:footnote>
  <w:footnote w:id="1">
    <w:p w14:paraId="2DD1AFD9" w14:textId="7283576F" w:rsidR="006B5BB9" w:rsidRPr="006B5BB9" w:rsidRDefault="006B5BB9">
      <w:pPr>
        <w:pStyle w:val="Tekstprzypisudolnego"/>
        <w:rPr>
          <w:rFonts w:ascii="Arial" w:hAnsi="Arial" w:cs="Arial"/>
          <w:sz w:val="16"/>
          <w:szCs w:val="16"/>
        </w:rPr>
      </w:pPr>
      <w:r w:rsidRPr="006B5BB9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B5BB9">
        <w:rPr>
          <w:rFonts w:ascii="Arial" w:hAnsi="Arial" w:cs="Arial"/>
          <w:sz w:val="16"/>
          <w:szCs w:val="16"/>
        </w:rPr>
        <w:t xml:space="preserve"> Niepotrzebne skreślić</w:t>
      </w:r>
    </w:p>
  </w:footnote>
  <w:footnote w:id="2">
    <w:p w14:paraId="4F999AEC" w14:textId="77777777" w:rsidR="00D33799" w:rsidRPr="00D21732" w:rsidRDefault="00D33799" w:rsidP="00D33799">
      <w:pPr>
        <w:pStyle w:val="Tekstprzypisudolnego"/>
        <w:jc w:val="both"/>
        <w:rPr>
          <w:rFonts w:ascii="Arial" w:hAnsi="Arial" w:cs="Arial"/>
        </w:rPr>
      </w:pPr>
      <w:r w:rsidRPr="00D21732">
        <w:rPr>
          <w:rStyle w:val="Odwoanieprzypisudolnego"/>
          <w:rFonts w:ascii="Arial" w:hAnsi="Arial" w:cs="Arial"/>
        </w:rPr>
        <w:footnoteRef/>
      </w:r>
      <w:r w:rsidRPr="00D21732">
        <w:rPr>
          <w:rFonts w:ascii="Arial" w:hAnsi="Arial" w:cs="Arial"/>
        </w:rPr>
        <w:t xml:space="preserve"> </w:t>
      </w:r>
      <w:r w:rsidRPr="00D21732">
        <w:rPr>
          <w:rFonts w:ascii="Arial" w:hAnsi="Arial" w:cs="Arial"/>
          <w:sz w:val="16"/>
          <w:szCs w:val="16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  <w:r w:rsidRPr="00D21732">
        <w:rPr>
          <w:rFonts w:ascii="Arial" w:hAnsi="Arial" w:cs="Arial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66F882A6">
          <wp:simplePos x="0" y="0"/>
          <wp:positionH relativeFrom="column">
            <wp:posOffset>-621693</wp:posOffset>
          </wp:positionH>
          <wp:positionV relativeFrom="paragraph">
            <wp:posOffset>-91274</wp:posOffset>
          </wp:positionV>
          <wp:extent cx="7294216" cy="1384774"/>
          <wp:effectExtent l="0" t="0" r="0" b="12700"/>
          <wp:wrapNone/>
          <wp:docPr id="2053641356" name="Obraz 2053641356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35483"/>
    <w:multiLevelType w:val="hybridMultilevel"/>
    <w:tmpl w:val="5DF63576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D40646E"/>
    <w:multiLevelType w:val="hybridMultilevel"/>
    <w:tmpl w:val="425E5CF2"/>
    <w:lvl w:ilvl="0" w:tplc="F49EF65C">
      <w:start w:val="2"/>
      <w:numFmt w:val="upperRoman"/>
      <w:lvlText w:val="%1."/>
      <w:lvlJc w:val="left"/>
      <w:pPr>
        <w:ind w:left="1080" w:hanging="720"/>
      </w:pPr>
      <w:rPr>
        <w:rFonts w:hint="default"/>
        <w:b/>
        <w:bCs w:val="0"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F09B3"/>
    <w:multiLevelType w:val="hybridMultilevel"/>
    <w:tmpl w:val="8820B21A"/>
    <w:lvl w:ilvl="0" w:tplc="31A2943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5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6A7F6783"/>
    <w:multiLevelType w:val="hybridMultilevel"/>
    <w:tmpl w:val="BBB0F3EA"/>
    <w:lvl w:ilvl="0" w:tplc="31A29432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456031362">
    <w:abstractNumId w:val="8"/>
  </w:num>
  <w:num w:numId="2" w16cid:durableId="175310372">
    <w:abstractNumId w:val="5"/>
  </w:num>
  <w:num w:numId="3" w16cid:durableId="292904943">
    <w:abstractNumId w:val="1"/>
  </w:num>
  <w:num w:numId="4" w16cid:durableId="1241404010">
    <w:abstractNumId w:val="4"/>
    <w:lvlOverride w:ilvl="0">
      <w:startOverride w:val="1"/>
    </w:lvlOverride>
  </w:num>
  <w:num w:numId="5" w16cid:durableId="1584796615">
    <w:abstractNumId w:val="7"/>
  </w:num>
  <w:num w:numId="6" w16cid:durableId="5100237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42491511">
    <w:abstractNumId w:val="0"/>
  </w:num>
  <w:num w:numId="8" w16cid:durableId="1374967440">
    <w:abstractNumId w:val="3"/>
  </w:num>
  <w:num w:numId="9" w16cid:durableId="1961256189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1C0B"/>
    <w:rsid w:val="00017029"/>
    <w:rsid w:val="00023372"/>
    <w:rsid w:val="00025011"/>
    <w:rsid w:val="000329D8"/>
    <w:rsid w:val="000447DE"/>
    <w:rsid w:val="000648A9"/>
    <w:rsid w:val="000649C2"/>
    <w:rsid w:val="00065877"/>
    <w:rsid w:val="000701AE"/>
    <w:rsid w:val="00072B16"/>
    <w:rsid w:val="00081E0E"/>
    <w:rsid w:val="00094CDB"/>
    <w:rsid w:val="000A0EEB"/>
    <w:rsid w:val="000A36ED"/>
    <w:rsid w:val="000A69AE"/>
    <w:rsid w:val="000A6AC0"/>
    <w:rsid w:val="000B2B9D"/>
    <w:rsid w:val="000C6D7B"/>
    <w:rsid w:val="000D0461"/>
    <w:rsid w:val="000D1847"/>
    <w:rsid w:val="000D1B7C"/>
    <w:rsid w:val="000D3E47"/>
    <w:rsid w:val="000E0DBE"/>
    <w:rsid w:val="000F11DA"/>
    <w:rsid w:val="000F1CB2"/>
    <w:rsid w:val="00102FD6"/>
    <w:rsid w:val="001136F3"/>
    <w:rsid w:val="0011474C"/>
    <w:rsid w:val="0011503A"/>
    <w:rsid w:val="0011677B"/>
    <w:rsid w:val="0012051A"/>
    <w:rsid w:val="00123A4C"/>
    <w:rsid w:val="00146BA3"/>
    <w:rsid w:val="00153513"/>
    <w:rsid w:val="00154F21"/>
    <w:rsid w:val="00172113"/>
    <w:rsid w:val="00183AF4"/>
    <w:rsid w:val="001860BB"/>
    <w:rsid w:val="00186E75"/>
    <w:rsid w:val="001874CD"/>
    <w:rsid w:val="001933F5"/>
    <w:rsid w:val="001A0E07"/>
    <w:rsid w:val="001A2B00"/>
    <w:rsid w:val="001A4DB1"/>
    <w:rsid w:val="001C0417"/>
    <w:rsid w:val="001C63C2"/>
    <w:rsid w:val="001D7351"/>
    <w:rsid w:val="001D7E72"/>
    <w:rsid w:val="001E5945"/>
    <w:rsid w:val="001F343E"/>
    <w:rsid w:val="001F6BD2"/>
    <w:rsid w:val="002040D1"/>
    <w:rsid w:val="00207CE2"/>
    <w:rsid w:val="00210C58"/>
    <w:rsid w:val="002143EC"/>
    <w:rsid w:val="00214AC9"/>
    <w:rsid w:val="002259CD"/>
    <w:rsid w:val="00227EAB"/>
    <w:rsid w:val="00240220"/>
    <w:rsid w:val="00241E7E"/>
    <w:rsid w:val="002476A0"/>
    <w:rsid w:val="00252985"/>
    <w:rsid w:val="0027110F"/>
    <w:rsid w:val="002760BB"/>
    <w:rsid w:val="0029109C"/>
    <w:rsid w:val="00293275"/>
    <w:rsid w:val="00296C12"/>
    <w:rsid w:val="002A38DC"/>
    <w:rsid w:val="002A4B1F"/>
    <w:rsid w:val="002A6D6D"/>
    <w:rsid w:val="002A7C1E"/>
    <w:rsid w:val="002B0777"/>
    <w:rsid w:val="002B1CC0"/>
    <w:rsid w:val="002C04BC"/>
    <w:rsid w:val="002E6A1B"/>
    <w:rsid w:val="002E6A3B"/>
    <w:rsid w:val="002E7F34"/>
    <w:rsid w:val="002F1135"/>
    <w:rsid w:val="003110B2"/>
    <w:rsid w:val="00317B5C"/>
    <w:rsid w:val="00327551"/>
    <w:rsid w:val="00327C71"/>
    <w:rsid w:val="003306CD"/>
    <w:rsid w:val="003324D9"/>
    <w:rsid w:val="003470A1"/>
    <w:rsid w:val="00362600"/>
    <w:rsid w:val="00384968"/>
    <w:rsid w:val="00390685"/>
    <w:rsid w:val="00390DD7"/>
    <w:rsid w:val="003A33AA"/>
    <w:rsid w:val="003A3ADE"/>
    <w:rsid w:val="003A42BF"/>
    <w:rsid w:val="003B2557"/>
    <w:rsid w:val="003B4575"/>
    <w:rsid w:val="003C102F"/>
    <w:rsid w:val="003C40E5"/>
    <w:rsid w:val="003C7680"/>
    <w:rsid w:val="003E22C6"/>
    <w:rsid w:val="003F04C3"/>
    <w:rsid w:val="004035B9"/>
    <w:rsid w:val="00403AA6"/>
    <w:rsid w:val="004240CD"/>
    <w:rsid w:val="00427DD1"/>
    <w:rsid w:val="004323F8"/>
    <w:rsid w:val="004344CF"/>
    <w:rsid w:val="00450B42"/>
    <w:rsid w:val="00475119"/>
    <w:rsid w:val="00477C52"/>
    <w:rsid w:val="004808BF"/>
    <w:rsid w:val="004871EF"/>
    <w:rsid w:val="004A40EF"/>
    <w:rsid w:val="004A4CA4"/>
    <w:rsid w:val="004B2485"/>
    <w:rsid w:val="004C33FB"/>
    <w:rsid w:val="004D4344"/>
    <w:rsid w:val="004D5E84"/>
    <w:rsid w:val="004E62CD"/>
    <w:rsid w:val="004F0732"/>
    <w:rsid w:val="004F7326"/>
    <w:rsid w:val="00503B63"/>
    <w:rsid w:val="0051145B"/>
    <w:rsid w:val="0051761E"/>
    <w:rsid w:val="00521347"/>
    <w:rsid w:val="00527B58"/>
    <w:rsid w:val="00530C47"/>
    <w:rsid w:val="0054056B"/>
    <w:rsid w:val="0054103C"/>
    <w:rsid w:val="00545478"/>
    <w:rsid w:val="005540C4"/>
    <w:rsid w:val="00560178"/>
    <w:rsid w:val="00562DB0"/>
    <w:rsid w:val="0056545A"/>
    <w:rsid w:val="00567459"/>
    <w:rsid w:val="00572DE5"/>
    <w:rsid w:val="005734AF"/>
    <w:rsid w:val="005748CB"/>
    <w:rsid w:val="00576B44"/>
    <w:rsid w:val="00577A3A"/>
    <w:rsid w:val="00581072"/>
    <w:rsid w:val="00581652"/>
    <w:rsid w:val="0059607F"/>
    <w:rsid w:val="00597ED1"/>
    <w:rsid w:val="005A09DF"/>
    <w:rsid w:val="005A3F31"/>
    <w:rsid w:val="005C5240"/>
    <w:rsid w:val="005C550C"/>
    <w:rsid w:val="005C59E7"/>
    <w:rsid w:val="005D49FE"/>
    <w:rsid w:val="005E4AE5"/>
    <w:rsid w:val="00612B91"/>
    <w:rsid w:val="00616634"/>
    <w:rsid w:val="00624012"/>
    <w:rsid w:val="006646F3"/>
    <w:rsid w:val="006663F9"/>
    <w:rsid w:val="00667281"/>
    <w:rsid w:val="006725FC"/>
    <w:rsid w:val="006769E8"/>
    <w:rsid w:val="0068069C"/>
    <w:rsid w:val="0068232E"/>
    <w:rsid w:val="00684347"/>
    <w:rsid w:val="00694ECF"/>
    <w:rsid w:val="00697D4B"/>
    <w:rsid w:val="006A2798"/>
    <w:rsid w:val="006A2996"/>
    <w:rsid w:val="006A5688"/>
    <w:rsid w:val="006B1F9F"/>
    <w:rsid w:val="006B3B5F"/>
    <w:rsid w:val="006B5BB9"/>
    <w:rsid w:val="006C59AA"/>
    <w:rsid w:val="006C7D6A"/>
    <w:rsid w:val="006D098F"/>
    <w:rsid w:val="006D0A87"/>
    <w:rsid w:val="006D1E25"/>
    <w:rsid w:val="006D3B2C"/>
    <w:rsid w:val="006E2B6A"/>
    <w:rsid w:val="006E5F74"/>
    <w:rsid w:val="006F341A"/>
    <w:rsid w:val="006F3B05"/>
    <w:rsid w:val="00703C05"/>
    <w:rsid w:val="007139F9"/>
    <w:rsid w:val="00715C96"/>
    <w:rsid w:val="0072058D"/>
    <w:rsid w:val="00727379"/>
    <w:rsid w:val="0073157F"/>
    <w:rsid w:val="0074195F"/>
    <w:rsid w:val="00741BEA"/>
    <w:rsid w:val="00744FCA"/>
    <w:rsid w:val="00745C83"/>
    <w:rsid w:val="00751141"/>
    <w:rsid w:val="00757CAF"/>
    <w:rsid w:val="0077644E"/>
    <w:rsid w:val="007933E5"/>
    <w:rsid w:val="007A1B17"/>
    <w:rsid w:val="007A2C6D"/>
    <w:rsid w:val="007B1E1E"/>
    <w:rsid w:val="007B207C"/>
    <w:rsid w:val="007B44C5"/>
    <w:rsid w:val="007C251D"/>
    <w:rsid w:val="007D2F26"/>
    <w:rsid w:val="007E15A4"/>
    <w:rsid w:val="007E7129"/>
    <w:rsid w:val="007F6D32"/>
    <w:rsid w:val="007F7DDA"/>
    <w:rsid w:val="00804AD5"/>
    <w:rsid w:val="00816BE5"/>
    <w:rsid w:val="00817864"/>
    <w:rsid w:val="00826A99"/>
    <w:rsid w:val="0083433D"/>
    <w:rsid w:val="008345F7"/>
    <w:rsid w:val="00836291"/>
    <w:rsid w:val="00836FCC"/>
    <w:rsid w:val="00837A6C"/>
    <w:rsid w:val="00843795"/>
    <w:rsid w:val="008523D3"/>
    <w:rsid w:val="008631FD"/>
    <w:rsid w:val="00864ABF"/>
    <w:rsid w:val="00871D68"/>
    <w:rsid w:val="008774AC"/>
    <w:rsid w:val="0088140C"/>
    <w:rsid w:val="00897D2A"/>
    <w:rsid w:val="008A06DE"/>
    <w:rsid w:val="008A330B"/>
    <w:rsid w:val="008B4F63"/>
    <w:rsid w:val="008C0CC6"/>
    <w:rsid w:val="008C2742"/>
    <w:rsid w:val="008C5C44"/>
    <w:rsid w:val="008D2994"/>
    <w:rsid w:val="008D6137"/>
    <w:rsid w:val="009030A2"/>
    <w:rsid w:val="0091058F"/>
    <w:rsid w:val="00926366"/>
    <w:rsid w:val="00936059"/>
    <w:rsid w:val="00937709"/>
    <w:rsid w:val="00944A8C"/>
    <w:rsid w:val="0096400D"/>
    <w:rsid w:val="0097260A"/>
    <w:rsid w:val="00976E53"/>
    <w:rsid w:val="0098714A"/>
    <w:rsid w:val="00987524"/>
    <w:rsid w:val="00987924"/>
    <w:rsid w:val="00990E4F"/>
    <w:rsid w:val="00995E8E"/>
    <w:rsid w:val="009978AB"/>
    <w:rsid w:val="009A5077"/>
    <w:rsid w:val="009B0842"/>
    <w:rsid w:val="009D2DA2"/>
    <w:rsid w:val="009D7B51"/>
    <w:rsid w:val="00A0098D"/>
    <w:rsid w:val="00A0228B"/>
    <w:rsid w:val="00A143E9"/>
    <w:rsid w:val="00A17922"/>
    <w:rsid w:val="00A23259"/>
    <w:rsid w:val="00A2716B"/>
    <w:rsid w:val="00A30E79"/>
    <w:rsid w:val="00A403D4"/>
    <w:rsid w:val="00A414AB"/>
    <w:rsid w:val="00A45563"/>
    <w:rsid w:val="00A616DD"/>
    <w:rsid w:val="00A62B65"/>
    <w:rsid w:val="00A80300"/>
    <w:rsid w:val="00A836C1"/>
    <w:rsid w:val="00A97519"/>
    <w:rsid w:val="00AA6190"/>
    <w:rsid w:val="00AB11B3"/>
    <w:rsid w:val="00AC72C0"/>
    <w:rsid w:val="00AD5678"/>
    <w:rsid w:val="00AF2489"/>
    <w:rsid w:val="00AF378E"/>
    <w:rsid w:val="00B10254"/>
    <w:rsid w:val="00B11BD5"/>
    <w:rsid w:val="00B127CF"/>
    <w:rsid w:val="00B24B3D"/>
    <w:rsid w:val="00B33B72"/>
    <w:rsid w:val="00B3405E"/>
    <w:rsid w:val="00B4101F"/>
    <w:rsid w:val="00B416BB"/>
    <w:rsid w:val="00B42E4C"/>
    <w:rsid w:val="00B466F7"/>
    <w:rsid w:val="00B510F0"/>
    <w:rsid w:val="00B6134B"/>
    <w:rsid w:val="00B61452"/>
    <w:rsid w:val="00B70792"/>
    <w:rsid w:val="00B75A88"/>
    <w:rsid w:val="00B80456"/>
    <w:rsid w:val="00B85756"/>
    <w:rsid w:val="00B94CB0"/>
    <w:rsid w:val="00B9610E"/>
    <w:rsid w:val="00BA5352"/>
    <w:rsid w:val="00BB70A8"/>
    <w:rsid w:val="00BC6EBB"/>
    <w:rsid w:val="00BD6D22"/>
    <w:rsid w:val="00BE00C5"/>
    <w:rsid w:val="00BE0E1B"/>
    <w:rsid w:val="00BE2A5D"/>
    <w:rsid w:val="00BE3B23"/>
    <w:rsid w:val="00BE41DE"/>
    <w:rsid w:val="00BE43B6"/>
    <w:rsid w:val="00BF3431"/>
    <w:rsid w:val="00C00B47"/>
    <w:rsid w:val="00C0279F"/>
    <w:rsid w:val="00C0507F"/>
    <w:rsid w:val="00C07038"/>
    <w:rsid w:val="00C10ECE"/>
    <w:rsid w:val="00C1609C"/>
    <w:rsid w:val="00C234BA"/>
    <w:rsid w:val="00C30AA7"/>
    <w:rsid w:val="00C47EE4"/>
    <w:rsid w:val="00C66DE3"/>
    <w:rsid w:val="00C67CFD"/>
    <w:rsid w:val="00C73EAB"/>
    <w:rsid w:val="00C8268B"/>
    <w:rsid w:val="00C82A20"/>
    <w:rsid w:val="00C90DD6"/>
    <w:rsid w:val="00C94624"/>
    <w:rsid w:val="00CA1CA8"/>
    <w:rsid w:val="00CB2494"/>
    <w:rsid w:val="00CC1C07"/>
    <w:rsid w:val="00CC5D83"/>
    <w:rsid w:val="00CC6448"/>
    <w:rsid w:val="00CC679F"/>
    <w:rsid w:val="00CC6E44"/>
    <w:rsid w:val="00CD0C14"/>
    <w:rsid w:val="00CD4779"/>
    <w:rsid w:val="00CD4DF7"/>
    <w:rsid w:val="00CE1800"/>
    <w:rsid w:val="00CE19C8"/>
    <w:rsid w:val="00CE27EB"/>
    <w:rsid w:val="00CE652A"/>
    <w:rsid w:val="00CF1309"/>
    <w:rsid w:val="00CF6DB5"/>
    <w:rsid w:val="00D005FC"/>
    <w:rsid w:val="00D00D11"/>
    <w:rsid w:val="00D0239D"/>
    <w:rsid w:val="00D04D38"/>
    <w:rsid w:val="00D0725D"/>
    <w:rsid w:val="00D17215"/>
    <w:rsid w:val="00D23752"/>
    <w:rsid w:val="00D33799"/>
    <w:rsid w:val="00D3450E"/>
    <w:rsid w:val="00D367B3"/>
    <w:rsid w:val="00D47DB8"/>
    <w:rsid w:val="00D51DF2"/>
    <w:rsid w:val="00D5361D"/>
    <w:rsid w:val="00D54FF7"/>
    <w:rsid w:val="00D61B94"/>
    <w:rsid w:val="00D9239F"/>
    <w:rsid w:val="00D97004"/>
    <w:rsid w:val="00DA3E16"/>
    <w:rsid w:val="00DA5E3C"/>
    <w:rsid w:val="00DD31BD"/>
    <w:rsid w:val="00DD37E5"/>
    <w:rsid w:val="00DE7E9A"/>
    <w:rsid w:val="00DF6BDF"/>
    <w:rsid w:val="00E1330E"/>
    <w:rsid w:val="00E20A97"/>
    <w:rsid w:val="00E22B83"/>
    <w:rsid w:val="00E252A1"/>
    <w:rsid w:val="00E3073B"/>
    <w:rsid w:val="00E35C2E"/>
    <w:rsid w:val="00E4040D"/>
    <w:rsid w:val="00E513AF"/>
    <w:rsid w:val="00E556B6"/>
    <w:rsid w:val="00E56BD9"/>
    <w:rsid w:val="00E604EC"/>
    <w:rsid w:val="00E74A09"/>
    <w:rsid w:val="00E74F9D"/>
    <w:rsid w:val="00E876D5"/>
    <w:rsid w:val="00E95052"/>
    <w:rsid w:val="00EA4458"/>
    <w:rsid w:val="00EA68B2"/>
    <w:rsid w:val="00EB14DB"/>
    <w:rsid w:val="00EB7396"/>
    <w:rsid w:val="00EC7B3C"/>
    <w:rsid w:val="00ED18CE"/>
    <w:rsid w:val="00EE2F1F"/>
    <w:rsid w:val="00EE41DF"/>
    <w:rsid w:val="00EF45A3"/>
    <w:rsid w:val="00F00E53"/>
    <w:rsid w:val="00F07B15"/>
    <w:rsid w:val="00F11056"/>
    <w:rsid w:val="00F11B52"/>
    <w:rsid w:val="00F20EEE"/>
    <w:rsid w:val="00F21362"/>
    <w:rsid w:val="00F2544C"/>
    <w:rsid w:val="00F35F65"/>
    <w:rsid w:val="00F368B0"/>
    <w:rsid w:val="00F52E1A"/>
    <w:rsid w:val="00F5473A"/>
    <w:rsid w:val="00F7150D"/>
    <w:rsid w:val="00F816E4"/>
    <w:rsid w:val="00F94398"/>
    <w:rsid w:val="00FA13ED"/>
    <w:rsid w:val="00FA5120"/>
    <w:rsid w:val="00FB22B0"/>
    <w:rsid w:val="00FB505C"/>
    <w:rsid w:val="00FC2E61"/>
    <w:rsid w:val="00FC47E4"/>
    <w:rsid w:val="00FD3D32"/>
    <w:rsid w:val="00FD683F"/>
    <w:rsid w:val="00FE0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6400D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50</TotalTime>
  <Pages>1</Pages>
  <Words>903</Words>
  <Characters>5418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6309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17</cp:revision>
  <cp:lastPrinted>2024-10-16T13:08:00Z</cp:lastPrinted>
  <dcterms:created xsi:type="dcterms:W3CDTF">2024-09-27T12:58:00Z</dcterms:created>
  <dcterms:modified xsi:type="dcterms:W3CDTF">2024-10-16T13:08:00Z</dcterms:modified>
</cp:coreProperties>
</file>