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53B2" w:rsidRPr="00D53838" w:rsidRDefault="00E353B2">
      <w:pPr>
        <w:jc w:val="center"/>
        <w:rPr>
          <w:sz w:val="28"/>
        </w:rPr>
      </w:pPr>
    </w:p>
    <w:p w:rsidR="00E353B2" w:rsidRPr="00D53838" w:rsidRDefault="00E353B2">
      <w:pPr>
        <w:jc w:val="center"/>
        <w:rPr>
          <w:sz w:val="28"/>
        </w:rPr>
      </w:pPr>
    </w:p>
    <w:p w:rsidR="00E353B2" w:rsidRDefault="00E353B2">
      <w:pPr>
        <w:jc w:val="center"/>
        <w:rPr>
          <w:sz w:val="28"/>
        </w:rPr>
      </w:pPr>
    </w:p>
    <w:p w:rsidR="00D53838" w:rsidRDefault="00D53838">
      <w:pPr>
        <w:jc w:val="center"/>
        <w:rPr>
          <w:sz w:val="28"/>
        </w:rPr>
      </w:pPr>
    </w:p>
    <w:p w:rsidR="00D53838" w:rsidRDefault="00D53838">
      <w:pPr>
        <w:jc w:val="center"/>
        <w:rPr>
          <w:sz w:val="28"/>
        </w:rPr>
      </w:pPr>
    </w:p>
    <w:p w:rsidR="00D53838" w:rsidRDefault="00983FEA" w:rsidP="00983FEA">
      <w:pPr>
        <w:tabs>
          <w:tab w:val="left" w:pos="7800"/>
        </w:tabs>
        <w:jc w:val="left"/>
        <w:rPr>
          <w:sz w:val="28"/>
        </w:rPr>
      </w:pPr>
      <w:r>
        <w:rPr>
          <w:sz w:val="28"/>
        </w:rPr>
        <w:tab/>
      </w:r>
    </w:p>
    <w:p w:rsidR="00D53838" w:rsidRDefault="00D53838">
      <w:pPr>
        <w:jc w:val="center"/>
        <w:rPr>
          <w:sz w:val="28"/>
        </w:rPr>
      </w:pPr>
    </w:p>
    <w:p w:rsidR="00D53838" w:rsidRDefault="00D53838">
      <w:pPr>
        <w:jc w:val="center"/>
        <w:rPr>
          <w:sz w:val="28"/>
        </w:rPr>
      </w:pPr>
    </w:p>
    <w:p w:rsidR="00D53838" w:rsidRPr="00D53838" w:rsidRDefault="00D53838">
      <w:pPr>
        <w:jc w:val="center"/>
        <w:rPr>
          <w:sz w:val="28"/>
        </w:rPr>
      </w:pPr>
    </w:p>
    <w:p w:rsidR="00E353B2" w:rsidRPr="00D53838" w:rsidRDefault="00E353B2">
      <w:pPr>
        <w:jc w:val="center"/>
        <w:rPr>
          <w:sz w:val="28"/>
        </w:rPr>
      </w:pPr>
    </w:p>
    <w:p w:rsidR="00E353B2" w:rsidRDefault="00D53838">
      <w:pPr>
        <w:jc w:val="center"/>
        <w:rPr>
          <w:b/>
          <w:sz w:val="28"/>
        </w:rPr>
      </w:pPr>
      <w:r>
        <w:rPr>
          <w:sz w:val="28"/>
        </w:rPr>
        <w:t>SPECYFIKACJA</w:t>
      </w:r>
      <w:r w:rsidR="00E353B2">
        <w:rPr>
          <w:sz w:val="28"/>
        </w:rPr>
        <w:t xml:space="preserve"> TECHNICZN</w:t>
      </w:r>
      <w:r>
        <w:rPr>
          <w:sz w:val="28"/>
        </w:rPr>
        <w:t>A</w:t>
      </w: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CB1503">
      <w:pPr>
        <w:jc w:val="center"/>
        <w:rPr>
          <w:b/>
          <w:sz w:val="28"/>
        </w:rPr>
      </w:pPr>
      <w:r>
        <w:rPr>
          <w:b/>
          <w:sz w:val="28"/>
        </w:rPr>
        <w:t>D</w:t>
      </w:r>
      <w:r w:rsidR="00584FDB">
        <w:rPr>
          <w:b/>
          <w:sz w:val="28"/>
        </w:rPr>
        <w:t xml:space="preserve"> – </w:t>
      </w:r>
      <w:r w:rsidR="00D53838">
        <w:rPr>
          <w:b/>
          <w:sz w:val="28"/>
        </w:rPr>
        <w:t xml:space="preserve"> 01.01.01</w:t>
      </w:r>
    </w:p>
    <w:p w:rsidR="00932C79" w:rsidRDefault="00932C79">
      <w:pPr>
        <w:jc w:val="center"/>
        <w:rPr>
          <w:b/>
          <w:sz w:val="28"/>
        </w:rPr>
      </w:pPr>
    </w:p>
    <w:p w:rsidR="00932C79" w:rsidRDefault="00CD64E8">
      <w:pPr>
        <w:jc w:val="center"/>
        <w:rPr>
          <w:b/>
          <w:sz w:val="28"/>
        </w:rPr>
      </w:pPr>
      <w:r>
        <w:rPr>
          <w:b/>
          <w:sz w:val="28"/>
        </w:rPr>
        <w:t>ODTWORZENIE  TRASY  I  PUNKTÓW</w:t>
      </w:r>
    </w:p>
    <w:p w:rsidR="00CD64E8" w:rsidRDefault="00CD64E8">
      <w:pPr>
        <w:jc w:val="center"/>
        <w:rPr>
          <w:b/>
          <w:sz w:val="28"/>
        </w:rPr>
      </w:pPr>
      <w:r>
        <w:rPr>
          <w:b/>
          <w:sz w:val="28"/>
        </w:rPr>
        <w:t>WYSOKOŚCIOWYCH  ORAZ  SPORZĄDZENIE</w:t>
      </w:r>
    </w:p>
    <w:p w:rsidR="00CD64E8" w:rsidRDefault="00CD64E8">
      <w:pPr>
        <w:jc w:val="center"/>
        <w:rPr>
          <w:b/>
          <w:sz w:val="28"/>
        </w:rPr>
      </w:pPr>
      <w:r>
        <w:rPr>
          <w:b/>
          <w:sz w:val="28"/>
        </w:rPr>
        <w:t>INWENTARYZACJI  POWYKONAWCZEJ  DROGI</w:t>
      </w:r>
    </w:p>
    <w:p w:rsidR="00E353B2" w:rsidRPr="00D53838" w:rsidRDefault="00E353B2">
      <w:pPr>
        <w:jc w:val="center"/>
        <w:rPr>
          <w:sz w:val="28"/>
          <w:szCs w:val="28"/>
        </w:rPr>
      </w:pPr>
    </w:p>
    <w:p w:rsidR="00F23D88" w:rsidRPr="00D53838" w:rsidRDefault="00F23D88">
      <w:pPr>
        <w:jc w:val="center"/>
        <w:rPr>
          <w:sz w:val="28"/>
          <w:szCs w:val="28"/>
        </w:rPr>
      </w:pPr>
    </w:p>
    <w:p w:rsidR="00E353B2" w:rsidRPr="00D53838" w:rsidRDefault="00E353B2">
      <w:pPr>
        <w:jc w:val="center"/>
        <w:rPr>
          <w:sz w:val="28"/>
          <w:szCs w:val="28"/>
        </w:rPr>
      </w:pPr>
    </w:p>
    <w:p w:rsidR="00E353B2" w:rsidRPr="00D53838" w:rsidRDefault="00E353B2">
      <w:pPr>
        <w:jc w:val="center"/>
        <w:rPr>
          <w:sz w:val="28"/>
          <w:szCs w:val="28"/>
        </w:rPr>
      </w:pPr>
    </w:p>
    <w:p w:rsidR="00E353B2" w:rsidRPr="00D53838" w:rsidRDefault="00E353B2">
      <w:pPr>
        <w:jc w:val="center"/>
        <w:rPr>
          <w:sz w:val="28"/>
          <w:szCs w:val="28"/>
        </w:rPr>
      </w:pPr>
    </w:p>
    <w:p w:rsidR="00E353B2" w:rsidRPr="00D53838" w:rsidRDefault="00E353B2">
      <w:pPr>
        <w:jc w:val="center"/>
        <w:rPr>
          <w:sz w:val="28"/>
          <w:szCs w:val="28"/>
        </w:rPr>
      </w:pPr>
    </w:p>
    <w:p w:rsidR="00E353B2" w:rsidRPr="00D53838" w:rsidRDefault="00E353B2">
      <w:pPr>
        <w:jc w:val="center"/>
        <w:rPr>
          <w:sz w:val="28"/>
          <w:szCs w:val="28"/>
        </w:rPr>
      </w:pPr>
    </w:p>
    <w:p w:rsidR="00E353B2" w:rsidRPr="00D53838" w:rsidRDefault="00E353B2">
      <w:pPr>
        <w:jc w:val="center"/>
        <w:rPr>
          <w:sz w:val="28"/>
          <w:szCs w:val="28"/>
        </w:rPr>
      </w:pPr>
    </w:p>
    <w:p w:rsidR="00E353B2" w:rsidRPr="00D53838" w:rsidRDefault="00E353B2">
      <w:pPr>
        <w:jc w:val="center"/>
        <w:rPr>
          <w:sz w:val="28"/>
          <w:szCs w:val="28"/>
        </w:rPr>
      </w:pPr>
    </w:p>
    <w:p w:rsidR="00E353B2" w:rsidRPr="00D53838" w:rsidRDefault="00E353B2">
      <w:pPr>
        <w:jc w:val="center"/>
        <w:rPr>
          <w:sz w:val="28"/>
          <w:szCs w:val="28"/>
        </w:rPr>
      </w:pPr>
    </w:p>
    <w:p w:rsidR="00E353B2" w:rsidRPr="00D53838" w:rsidRDefault="00E353B2">
      <w:pPr>
        <w:jc w:val="center"/>
        <w:rPr>
          <w:sz w:val="28"/>
          <w:szCs w:val="28"/>
        </w:rPr>
      </w:pPr>
    </w:p>
    <w:p w:rsidR="00D53838" w:rsidRPr="00D53838" w:rsidRDefault="00D53838">
      <w:pPr>
        <w:jc w:val="center"/>
        <w:rPr>
          <w:sz w:val="28"/>
          <w:szCs w:val="28"/>
        </w:rPr>
      </w:pPr>
    </w:p>
    <w:p w:rsidR="00D53838" w:rsidRPr="00D53838" w:rsidRDefault="00D53838">
      <w:pPr>
        <w:jc w:val="center"/>
        <w:rPr>
          <w:sz w:val="28"/>
          <w:szCs w:val="28"/>
        </w:rPr>
      </w:pPr>
    </w:p>
    <w:p w:rsidR="00D53838" w:rsidRDefault="00D53838">
      <w:pPr>
        <w:jc w:val="center"/>
        <w:rPr>
          <w:sz w:val="28"/>
          <w:szCs w:val="28"/>
        </w:rPr>
      </w:pPr>
    </w:p>
    <w:p w:rsidR="00D53838" w:rsidRDefault="00D53838">
      <w:pPr>
        <w:jc w:val="center"/>
        <w:rPr>
          <w:sz w:val="28"/>
          <w:szCs w:val="28"/>
        </w:rPr>
      </w:pPr>
    </w:p>
    <w:p w:rsidR="00D53838" w:rsidRDefault="00D53838">
      <w:pPr>
        <w:jc w:val="center"/>
        <w:rPr>
          <w:sz w:val="28"/>
          <w:szCs w:val="28"/>
        </w:rPr>
      </w:pPr>
    </w:p>
    <w:p w:rsidR="00D53838" w:rsidRDefault="00D53838">
      <w:pPr>
        <w:jc w:val="center"/>
        <w:rPr>
          <w:sz w:val="28"/>
          <w:szCs w:val="28"/>
        </w:rPr>
      </w:pPr>
    </w:p>
    <w:p w:rsidR="00D53838" w:rsidRDefault="00D53838">
      <w:pPr>
        <w:jc w:val="center"/>
        <w:rPr>
          <w:sz w:val="28"/>
          <w:szCs w:val="28"/>
        </w:rPr>
      </w:pPr>
    </w:p>
    <w:p w:rsidR="00D53838" w:rsidRDefault="00D53838">
      <w:pPr>
        <w:jc w:val="center"/>
        <w:rPr>
          <w:sz w:val="28"/>
          <w:szCs w:val="28"/>
        </w:rPr>
      </w:pPr>
    </w:p>
    <w:p w:rsidR="00D53838" w:rsidRDefault="00D53838">
      <w:pPr>
        <w:jc w:val="center"/>
        <w:rPr>
          <w:sz w:val="28"/>
          <w:szCs w:val="28"/>
        </w:rPr>
      </w:pPr>
    </w:p>
    <w:p w:rsidR="00D53838" w:rsidRDefault="00D53838">
      <w:pPr>
        <w:jc w:val="center"/>
        <w:rPr>
          <w:sz w:val="28"/>
          <w:szCs w:val="28"/>
        </w:rPr>
      </w:pPr>
    </w:p>
    <w:p w:rsidR="00D53838" w:rsidRDefault="00D53838">
      <w:pPr>
        <w:jc w:val="center"/>
        <w:rPr>
          <w:sz w:val="28"/>
          <w:szCs w:val="28"/>
        </w:rPr>
      </w:pPr>
    </w:p>
    <w:p w:rsidR="00D53838" w:rsidRDefault="00D53838">
      <w:pPr>
        <w:jc w:val="center"/>
        <w:rPr>
          <w:sz w:val="28"/>
          <w:szCs w:val="28"/>
        </w:rPr>
      </w:pPr>
    </w:p>
    <w:p w:rsidR="00D53838" w:rsidRPr="00D53838" w:rsidRDefault="00DF5B37">
      <w:pPr>
        <w:jc w:val="center"/>
        <w:rPr>
          <w:sz w:val="24"/>
          <w:szCs w:val="28"/>
        </w:rPr>
      </w:pPr>
      <w:r>
        <w:rPr>
          <w:sz w:val="24"/>
          <w:szCs w:val="28"/>
        </w:rPr>
        <w:t>Marciszów</w:t>
      </w:r>
      <w:r w:rsidR="000D4265">
        <w:rPr>
          <w:sz w:val="24"/>
          <w:szCs w:val="28"/>
        </w:rPr>
        <w:t>,</w:t>
      </w:r>
      <w:r w:rsidR="00842DB1">
        <w:rPr>
          <w:sz w:val="24"/>
          <w:szCs w:val="28"/>
        </w:rPr>
        <w:t xml:space="preserve"> 2023</w:t>
      </w:r>
    </w:p>
    <w:p w:rsidR="00CB1503" w:rsidRDefault="00CB1503" w:rsidP="00CB1503">
      <w:pPr>
        <w:pStyle w:val="Nagwek1"/>
      </w:pPr>
      <w:bookmarkStart w:id="0" w:name="_Toc404150096"/>
      <w:bookmarkStart w:id="1" w:name="_Toc416830698"/>
      <w:bookmarkStart w:id="2" w:name="_Toc236626155"/>
      <w:bookmarkStart w:id="3" w:name="_Toc274137170"/>
      <w:r>
        <w:lastRenderedPageBreak/>
        <w:t>1. WSTĘP</w:t>
      </w:r>
      <w:bookmarkEnd w:id="0"/>
      <w:bookmarkEnd w:id="1"/>
      <w:bookmarkEnd w:id="2"/>
      <w:bookmarkEnd w:id="3"/>
    </w:p>
    <w:p w:rsidR="00CB1503" w:rsidRDefault="00CB1503" w:rsidP="00CB1503">
      <w:pPr>
        <w:pStyle w:val="Nagwek2"/>
      </w:pPr>
      <w:bookmarkStart w:id="4" w:name="_Toc405615031"/>
      <w:bookmarkStart w:id="5" w:name="_Toc407161179"/>
      <w:r>
        <w:t>1.1. Przed</w:t>
      </w:r>
      <w:r w:rsidR="00D53838">
        <w:t xml:space="preserve">miot </w:t>
      </w:r>
      <w:r>
        <w:t>ST</w:t>
      </w:r>
      <w:bookmarkEnd w:id="4"/>
      <w:bookmarkEnd w:id="5"/>
    </w:p>
    <w:p w:rsidR="00CB1503" w:rsidRDefault="00D53838" w:rsidP="00CB1503">
      <w:pPr>
        <w:pStyle w:val="Standardowytekst"/>
      </w:pPr>
      <w:r>
        <w:tab/>
        <w:t>Przedmiotem niniejszej specyfikacji technicznej (</w:t>
      </w:r>
      <w:r w:rsidR="00CB1503">
        <w:t xml:space="preserve">ST) są wymagania dotyczące wykonania i odbioru robót związanych z </w:t>
      </w:r>
      <w:r w:rsidR="00E96AC4">
        <w:t>odtworzeniem trasy drogowej i jej punktów wysokościowych oraz sporządzeniem inwentaryzacji powykonawczej wybudowanej drogi.</w:t>
      </w:r>
    </w:p>
    <w:p w:rsidR="00CB1503" w:rsidRDefault="00D53838" w:rsidP="00CB1503">
      <w:pPr>
        <w:pStyle w:val="Nagwek2"/>
      </w:pPr>
      <w:bookmarkStart w:id="6" w:name="_Toc405615032"/>
      <w:bookmarkStart w:id="7" w:name="_Toc407161180"/>
      <w:r>
        <w:t xml:space="preserve">1.2. Zakres stosowania </w:t>
      </w:r>
      <w:r w:rsidR="00CB1503">
        <w:t>ST</w:t>
      </w:r>
      <w:bookmarkEnd w:id="6"/>
      <w:bookmarkEnd w:id="7"/>
    </w:p>
    <w:p w:rsidR="00D53838" w:rsidRPr="00174127" w:rsidRDefault="00D53838" w:rsidP="00D53838">
      <w:pPr>
        <w:rPr>
          <w:b/>
          <w:i/>
        </w:rPr>
      </w:pPr>
      <w:bookmarkStart w:id="8" w:name="_Toc405615033"/>
      <w:bookmarkStart w:id="9" w:name="_Toc407161181"/>
      <w:r>
        <w:tab/>
        <w:t>Specyfikacja techniczna została opracowana na podstawie Ogólnych Specyfikacji Technicznych, stanowi podstawę jako dokument przetargowy i kontraktowy przy zlecaniu i realizac</w:t>
      </w:r>
      <w:r w:rsidR="00830879">
        <w:t>ji robót drogowych związanych z przebudową drogi dojazdowej do gruntów rolnych w Niedamirowie.</w:t>
      </w:r>
      <w:bookmarkStart w:id="10" w:name="_GoBack"/>
      <w:bookmarkEnd w:id="10"/>
      <w:r w:rsidR="00142E95">
        <w:t>.</w:t>
      </w:r>
    </w:p>
    <w:p w:rsidR="00CB1503" w:rsidRDefault="00D53838" w:rsidP="00CB1503">
      <w:pPr>
        <w:pStyle w:val="Nagwek2"/>
      </w:pPr>
      <w:r>
        <w:t xml:space="preserve">1.3. Zakres robót objętych </w:t>
      </w:r>
      <w:r w:rsidR="00CB1503">
        <w:t>ST</w:t>
      </w:r>
      <w:bookmarkEnd w:id="8"/>
      <w:bookmarkEnd w:id="9"/>
    </w:p>
    <w:p w:rsidR="00584FDB" w:rsidRDefault="00CB1503" w:rsidP="00CB1503">
      <w:r>
        <w:tab/>
        <w:t xml:space="preserve">Ustalenia zawarte w niniejszej specyfikacji dotyczą zasad prowadzenia robót związanych z </w:t>
      </w:r>
      <w:r w:rsidR="00E96AC4">
        <w:t>wszystkim czynnościami mającymi na celu odtworzenie w terenie przebiegu trasy drogowej oraz położenia obiektów inżynierskich, a także wykonania inwentaryzacji geodezyjnej i kartograficznej drogi po jej wybudowaniu.</w:t>
      </w:r>
    </w:p>
    <w:p w:rsidR="00E96AC4" w:rsidRDefault="00E96AC4" w:rsidP="00CB1503">
      <w:r>
        <w:tab/>
        <w:t>W zakres robót wchodzą:</w:t>
      </w:r>
    </w:p>
    <w:p w:rsidR="00E96AC4" w:rsidRDefault="00E96AC4" w:rsidP="00E96AC4">
      <w:pPr>
        <w:numPr>
          <w:ilvl w:val="0"/>
          <w:numId w:val="16"/>
        </w:numPr>
      </w:pPr>
      <w:r>
        <w:t xml:space="preserve">wyznaczenie sytuacyjne i wysokościowe punktów głównych osi trasy i punktów wysokościowych (reperów roboczych dowiązanych do reperów krajowych), z ich </w:t>
      </w:r>
      <w:proofErr w:type="spellStart"/>
      <w:r>
        <w:t>zastabilizowaniem</w:t>
      </w:r>
      <w:proofErr w:type="spellEnd"/>
      <w:r>
        <w:t>,</w:t>
      </w:r>
    </w:p>
    <w:p w:rsidR="00E96AC4" w:rsidRDefault="00E96AC4" w:rsidP="00E96AC4">
      <w:pPr>
        <w:numPr>
          <w:ilvl w:val="0"/>
          <w:numId w:val="16"/>
        </w:numPr>
      </w:pPr>
      <w:proofErr w:type="spellStart"/>
      <w:r>
        <w:t>zastabilizowanie</w:t>
      </w:r>
      <w:proofErr w:type="spellEnd"/>
      <w:r>
        <w:t xml:space="preserve"> punktów w sposób trwały oraz odtwarzania uszkodzonych punktów,</w:t>
      </w:r>
    </w:p>
    <w:p w:rsidR="00E96AC4" w:rsidRDefault="00E96AC4" w:rsidP="00E96AC4">
      <w:pPr>
        <w:numPr>
          <w:ilvl w:val="0"/>
          <w:numId w:val="16"/>
        </w:numPr>
      </w:pPr>
      <w:r>
        <w:t xml:space="preserve">wyznaczenie roboczego </w:t>
      </w:r>
      <w:proofErr w:type="spellStart"/>
      <w:r>
        <w:t>pikietażu</w:t>
      </w:r>
      <w:proofErr w:type="spellEnd"/>
      <w:r>
        <w:t xml:space="preserve"> trasy poza granicą robót,</w:t>
      </w:r>
    </w:p>
    <w:p w:rsidR="00165547" w:rsidRDefault="00165547" w:rsidP="00E96AC4">
      <w:pPr>
        <w:numPr>
          <w:ilvl w:val="0"/>
          <w:numId w:val="16"/>
        </w:numPr>
      </w:pPr>
      <w:r>
        <w:t>przeniesienie punktów istniejącej osnowy geodezyjnej poza granicę robót ziemnych,</w:t>
      </w:r>
    </w:p>
    <w:p w:rsidR="00165547" w:rsidRDefault="00165547" w:rsidP="00E96AC4">
      <w:pPr>
        <w:numPr>
          <w:ilvl w:val="0"/>
          <w:numId w:val="16"/>
        </w:numPr>
      </w:pPr>
      <w:r>
        <w:t>wyznaczenie przekrojów poprzecznych,</w:t>
      </w:r>
    </w:p>
    <w:p w:rsidR="00165547" w:rsidRDefault="00165547" w:rsidP="00E96AC4">
      <w:pPr>
        <w:numPr>
          <w:ilvl w:val="0"/>
          <w:numId w:val="16"/>
        </w:numPr>
      </w:pPr>
      <w:r>
        <w:t>wyznaczenie zjazdów i uzgodnienie ich z właścicielami nieruchomości,</w:t>
      </w:r>
    </w:p>
    <w:p w:rsidR="00165547" w:rsidRDefault="00165547" w:rsidP="00E96AC4">
      <w:pPr>
        <w:numPr>
          <w:ilvl w:val="0"/>
          <w:numId w:val="16"/>
        </w:numPr>
      </w:pPr>
      <w:r>
        <w:t>pomiar geodezyjny i dokumentacja kartograficzna do inwentaryzacji powykonawczej wybudowanej drogi.</w:t>
      </w:r>
    </w:p>
    <w:p w:rsidR="007F113A" w:rsidRPr="00424BE2" w:rsidRDefault="007F113A" w:rsidP="007F113A">
      <w:pPr>
        <w:pStyle w:val="Nagwek2"/>
      </w:pPr>
      <w:bookmarkStart w:id="11" w:name="_Toc438609818"/>
      <w:bookmarkStart w:id="12" w:name="_Toc411231967"/>
      <w:bookmarkStart w:id="13" w:name="_Toc428880125"/>
      <w:bookmarkStart w:id="14" w:name="_Toc433636043"/>
      <w:bookmarkStart w:id="15" w:name="_Toc433675534"/>
      <w:bookmarkStart w:id="16" w:name="_Toc434887980"/>
      <w:r>
        <w:t xml:space="preserve">1.4. </w:t>
      </w:r>
      <w:r w:rsidRPr="007F113A">
        <w:t>Określenia</w:t>
      </w:r>
      <w:r w:rsidRPr="00424BE2">
        <w:t xml:space="preserve"> podstawowe</w:t>
      </w:r>
      <w:bookmarkEnd w:id="11"/>
      <w:bookmarkEnd w:id="12"/>
      <w:bookmarkEnd w:id="13"/>
      <w:bookmarkEnd w:id="14"/>
      <w:bookmarkEnd w:id="15"/>
      <w:bookmarkEnd w:id="16"/>
      <w:r w:rsidRPr="00424BE2">
        <w:t xml:space="preserve"> </w:t>
      </w:r>
    </w:p>
    <w:p w:rsidR="007F113A" w:rsidRPr="00424BE2" w:rsidRDefault="007F113A" w:rsidP="007F113A">
      <w:pPr>
        <w:pStyle w:val="Tekstpodstawowy"/>
        <w:spacing w:after="120" w:line="240" w:lineRule="auto"/>
        <w:jc w:val="both"/>
        <w:rPr>
          <w:sz w:val="20"/>
        </w:rPr>
      </w:pPr>
      <w:r>
        <w:rPr>
          <w:b/>
          <w:sz w:val="20"/>
        </w:rPr>
        <w:t xml:space="preserve">1.4.1. </w:t>
      </w:r>
      <w:r>
        <w:rPr>
          <w:sz w:val="20"/>
        </w:rPr>
        <w:t>Odtworzenie trasy i punktów wysokościowych – założenie poziomej i wysokościowej geodezyjnej osnowy realizacyjnej niezbędnej przy budowie drogi, uwzględniającej ustalenia dokumentacji projektowej.</w:t>
      </w:r>
    </w:p>
    <w:p w:rsidR="007F113A" w:rsidRDefault="007F113A" w:rsidP="007F113A">
      <w:pPr>
        <w:pStyle w:val="Tekstpodstawowy"/>
        <w:spacing w:after="120" w:line="240" w:lineRule="auto"/>
        <w:jc w:val="both"/>
        <w:rPr>
          <w:sz w:val="20"/>
        </w:rPr>
      </w:pPr>
      <w:r>
        <w:rPr>
          <w:b/>
          <w:sz w:val="20"/>
        </w:rPr>
        <w:t xml:space="preserve">1.4.2. </w:t>
      </w:r>
      <w:r>
        <w:rPr>
          <w:sz w:val="20"/>
        </w:rPr>
        <w:t>Punkty główne trasy – punkty załamania osi trasy, punkty kierunkowe oraz początkowy i końcowy punkt trasy.</w:t>
      </w:r>
    </w:p>
    <w:p w:rsidR="007F113A" w:rsidRDefault="007F113A" w:rsidP="007F113A">
      <w:pPr>
        <w:pStyle w:val="Tekstpodstawowy"/>
        <w:spacing w:after="120" w:line="240" w:lineRule="auto"/>
        <w:jc w:val="both"/>
        <w:rPr>
          <w:sz w:val="20"/>
        </w:rPr>
      </w:pPr>
      <w:r>
        <w:rPr>
          <w:b/>
          <w:sz w:val="20"/>
        </w:rPr>
        <w:t xml:space="preserve">1.4.3. </w:t>
      </w:r>
      <w:r>
        <w:rPr>
          <w:sz w:val="20"/>
        </w:rPr>
        <w:t>R</w:t>
      </w:r>
      <w:r w:rsidRPr="00472BC2">
        <w:rPr>
          <w:sz w:val="20"/>
        </w:rPr>
        <w:t>eper</w:t>
      </w:r>
      <w:r>
        <w:rPr>
          <w:sz w:val="20"/>
        </w:rPr>
        <w:t xml:space="preserve"> –  </w:t>
      </w:r>
      <w:r w:rsidRPr="00424BE2">
        <w:rPr>
          <w:sz w:val="20"/>
        </w:rPr>
        <w:t>zasadniczy element znaku wysokościowego lub</w:t>
      </w:r>
      <w:r>
        <w:rPr>
          <w:sz w:val="20"/>
        </w:rPr>
        <w:t xml:space="preserve"> samodzielny znak wysokościowy, </w:t>
      </w:r>
      <w:r w:rsidRPr="00424BE2">
        <w:rPr>
          <w:sz w:val="20"/>
        </w:rPr>
        <w:t>któreg</w:t>
      </w:r>
      <w:r>
        <w:rPr>
          <w:sz w:val="20"/>
        </w:rPr>
        <w:t>o wysokość jest wyznaczona.</w:t>
      </w:r>
    </w:p>
    <w:p w:rsidR="007F113A" w:rsidRPr="00424BE2" w:rsidRDefault="007F113A" w:rsidP="007F113A">
      <w:pPr>
        <w:pStyle w:val="Tekstpodstawowy"/>
        <w:spacing w:after="120" w:line="240" w:lineRule="auto"/>
        <w:jc w:val="both"/>
        <w:rPr>
          <w:sz w:val="20"/>
        </w:rPr>
      </w:pPr>
      <w:r>
        <w:rPr>
          <w:b/>
          <w:sz w:val="20"/>
        </w:rPr>
        <w:t xml:space="preserve">1.4.4. </w:t>
      </w:r>
      <w:r>
        <w:rPr>
          <w:sz w:val="20"/>
        </w:rPr>
        <w:t>Z</w:t>
      </w:r>
      <w:r w:rsidRPr="00472BC2">
        <w:rPr>
          <w:sz w:val="20"/>
        </w:rPr>
        <w:t>nak geodezyjny</w:t>
      </w:r>
      <w:r>
        <w:rPr>
          <w:sz w:val="20"/>
        </w:rPr>
        <w:t xml:space="preserve"> – </w:t>
      </w:r>
      <w:r w:rsidRPr="00424BE2">
        <w:rPr>
          <w:sz w:val="20"/>
        </w:rPr>
        <w:t xml:space="preserve"> znak z trwałego materiału umieszczony w punktach osnowy geodezyjnej.</w:t>
      </w:r>
    </w:p>
    <w:p w:rsidR="007F113A" w:rsidRDefault="007F113A" w:rsidP="007F113A">
      <w:pPr>
        <w:pStyle w:val="Tekstpodstawowy"/>
        <w:spacing w:after="120" w:line="240" w:lineRule="auto"/>
        <w:jc w:val="both"/>
        <w:rPr>
          <w:sz w:val="20"/>
        </w:rPr>
      </w:pPr>
      <w:r>
        <w:rPr>
          <w:b/>
          <w:sz w:val="20"/>
        </w:rPr>
        <w:t>1.4.</w:t>
      </w:r>
      <w:r w:rsidR="001F1B3E">
        <w:rPr>
          <w:b/>
          <w:sz w:val="20"/>
        </w:rPr>
        <w:t>5</w:t>
      </w:r>
      <w:r>
        <w:rPr>
          <w:b/>
          <w:sz w:val="20"/>
        </w:rPr>
        <w:t xml:space="preserve">. </w:t>
      </w:r>
      <w:r>
        <w:rPr>
          <w:sz w:val="20"/>
        </w:rPr>
        <w:t>O</w:t>
      </w:r>
      <w:r w:rsidRPr="00472BC2">
        <w:rPr>
          <w:sz w:val="20"/>
        </w:rPr>
        <w:t>snowa realizacyjna</w:t>
      </w:r>
      <w:r w:rsidRPr="00424BE2">
        <w:rPr>
          <w:sz w:val="20"/>
        </w:rPr>
        <w:t xml:space="preserve"> - osnowa geodezyjna (pozioma i wysokościowa), przeznaczona do geodezyjnego wytyczenia elementów projekt</w:t>
      </w:r>
      <w:r w:rsidR="001D3A60">
        <w:rPr>
          <w:sz w:val="20"/>
        </w:rPr>
        <w:t>u</w:t>
      </w:r>
      <w:r w:rsidRPr="00424BE2">
        <w:rPr>
          <w:sz w:val="20"/>
        </w:rPr>
        <w:t xml:space="preserve"> w terenie o</w:t>
      </w:r>
      <w:r w:rsidR="001F1B3E">
        <w:rPr>
          <w:sz w:val="20"/>
        </w:rPr>
        <w:t>raz geodezyjnej obsługi budowy.</w:t>
      </w:r>
    </w:p>
    <w:p w:rsidR="001F1B3E" w:rsidRPr="001F1B3E" w:rsidRDefault="001F1B3E" w:rsidP="007F113A">
      <w:pPr>
        <w:pStyle w:val="Tekstpodstawowy"/>
        <w:spacing w:after="120" w:line="240" w:lineRule="auto"/>
        <w:jc w:val="both"/>
        <w:rPr>
          <w:sz w:val="20"/>
        </w:rPr>
      </w:pPr>
      <w:r>
        <w:rPr>
          <w:b/>
          <w:sz w:val="20"/>
        </w:rPr>
        <w:t xml:space="preserve">1.4.6. </w:t>
      </w:r>
      <w:r>
        <w:rPr>
          <w:sz w:val="20"/>
        </w:rPr>
        <w:t>Inwentaryzacja powykonawcza – pomiar powykonawczy wybudowanej drogi i sporządzenie związanej z</w:t>
      </w:r>
      <w:r w:rsidR="00211C03">
        <w:rPr>
          <w:sz w:val="20"/>
        </w:rPr>
        <w:t> </w:t>
      </w:r>
      <w:r>
        <w:rPr>
          <w:sz w:val="20"/>
        </w:rPr>
        <w:t>nim dokumentacji geodezyjnej i kartograficznej.</w:t>
      </w:r>
    </w:p>
    <w:p w:rsidR="007F113A" w:rsidRDefault="007F113A" w:rsidP="007F113A">
      <w:pPr>
        <w:pStyle w:val="Tekstpodstawowy"/>
        <w:spacing w:line="240" w:lineRule="auto"/>
        <w:jc w:val="both"/>
        <w:rPr>
          <w:color w:val="000000"/>
          <w:sz w:val="20"/>
        </w:rPr>
      </w:pPr>
      <w:r>
        <w:rPr>
          <w:b/>
          <w:sz w:val="20"/>
        </w:rPr>
        <w:t>1.4.</w:t>
      </w:r>
      <w:r w:rsidR="001F1B3E">
        <w:rPr>
          <w:b/>
          <w:sz w:val="20"/>
        </w:rPr>
        <w:t>7</w:t>
      </w:r>
      <w:r>
        <w:rPr>
          <w:b/>
          <w:sz w:val="20"/>
        </w:rPr>
        <w:t xml:space="preserve">. </w:t>
      </w:r>
      <w:r w:rsidRPr="00424BE2">
        <w:rPr>
          <w:sz w:val="20"/>
        </w:rPr>
        <w:t xml:space="preserve">Pozostałe określenia podstawowe </w:t>
      </w:r>
      <w:r>
        <w:rPr>
          <w:sz w:val="20"/>
        </w:rPr>
        <w:t>są zgodne z obowiązującymi, odpowiednimi</w:t>
      </w:r>
      <w:r w:rsidRPr="00424BE2">
        <w:rPr>
          <w:sz w:val="20"/>
        </w:rPr>
        <w:t xml:space="preserve"> </w:t>
      </w:r>
      <w:r>
        <w:rPr>
          <w:sz w:val="20"/>
        </w:rPr>
        <w:t>polskimi</w:t>
      </w:r>
      <w:r w:rsidRPr="00424BE2">
        <w:rPr>
          <w:sz w:val="20"/>
        </w:rPr>
        <w:t xml:space="preserve"> </w:t>
      </w:r>
      <w:r>
        <w:rPr>
          <w:sz w:val="20"/>
        </w:rPr>
        <w:t>normami</w:t>
      </w:r>
      <w:r w:rsidR="001F1B3E">
        <w:rPr>
          <w:sz w:val="20"/>
        </w:rPr>
        <w:t xml:space="preserve"> i</w:t>
      </w:r>
      <w:r w:rsidR="00211C03">
        <w:rPr>
          <w:sz w:val="20"/>
        </w:rPr>
        <w:t> </w:t>
      </w:r>
      <w:r>
        <w:rPr>
          <w:sz w:val="20"/>
        </w:rPr>
        <w:t>z</w:t>
      </w:r>
      <w:r w:rsidR="00211C03">
        <w:rPr>
          <w:sz w:val="20"/>
        </w:rPr>
        <w:t> </w:t>
      </w:r>
      <w:r>
        <w:rPr>
          <w:sz w:val="20"/>
        </w:rPr>
        <w:t>definicjami</w:t>
      </w:r>
      <w:r>
        <w:rPr>
          <w:color w:val="000000"/>
          <w:sz w:val="20"/>
        </w:rPr>
        <w:t xml:space="preserve"> podanymi</w:t>
      </w:r>
      <w:r w:rsidR="00D53838">
        <w:rPr>
          <w:color w:val="000000"/>
          <w:sz w:val="20"/>
        </w:rPr>
        <w:t xml:space="preserve"> w </w:t>
      </w:r>
      <w:r w:rsidRPr="00424BE2">
        <w:rPr>
          <w:color w:val="000000"/>
          <w:sz w:val="20"/>
        </w:rPr>
        <w:t xml:space="preserve">ST </w:t>
      </w:r>
      <w:r>
        <w:rPr>
          <w:color w:val="000000"/>
          <w:sz w:val="20"/>
        </w:rPr>
        <w:t>D-M</w:t>
      </w:r>
      <w:r w:rsidRPr="00424BE2">
        <w:rPr>
          <w:color w:val="000000"/>
          <w:sz w:val="20"/>
        </w:rPr>
        <w:t xml:space="preserve">-00.00.00 „Wymagania ogólne” </w:t>
      </w:r>
      <w:r>
        <w:rPr>
          <w:color w:val="000000"/>
          <w:sz w:val="20"/>
        </w:rPr>
        <w:t>[1] pkt 1.4.</w:t>
      </w:r>
    </w:p>
    <w:p w:rsidR="001F1B3E" w:rsidRDefault="001F1B3E" w:rsidP="001F1B3E">
      <w:pPr>
        <w:pStyle w:val="Nagwek1"/>
        <w:tabs>
          <w:tab w:val="left" w:pos="284"/>
          <w:tab w:val="left" w:pos="851"/>
        </w:tabs>
      </w:pPr>
      <w:bookmarkStart w:id="17" w:name="_Toc438609822"/>
      <w:bookmarkStart w:id="18" w:name="_Toc166309962"/>
      <w:bookmarkStart w:id="19" w:name="_Toc274137171"/>
      <w:r w:rsidRPr="00050E50">
        <w:t>2</w:t>
      </w:r>
      <w:bookmarkStart w:id="20" w:name="_Toc411231970"/>
      <w:bookmarkStart w:id="21" w:name="_Toc428880129"/>
      <w:bookmarkStart w:id="22" w:name="_Toc433636047"/>
      <w:bookmarkStart w:id="23" w:name="_Toc433675538"/>
      <w:bookmarkStart w:id="24" w:name="_Toc434887984"/>
      <w:r w:rsidR="00D80C3E">
        <w:t xml:space="preserve">. </w:t>
      </w:r>
      <w:r w:rsidRPr="00050E50">
        <w:t>MATERIAŁY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</w:p>
    <w:p w:rsidR="001F1B3E" w:rsidRPr="00133CEA" w:rsidRDefault="001F1B3E" w:rsidP="001F1B3E">
      <w:pPr>
        <w:pStyle w:val="Nagwek2"/>
      </w:pPr>
      <w:r>
        <w:t>2.1. Ogólne wymagania dotyczące materiałów</w:t>
      </w:r>
    </w:p>
    <w:p w:rsidR="001F1B3E" w:rsidRDefault="001F1B3E" w:rsidP="001F1B3E">
      <w:pPr>
        <w:pStyle w:val="Tekstpodstawowy"/>
        <w:spacing w:line="240" w:lineRule="auto"/>
        <w:ind w:firstLine="709"/>
        <w:jc w:val="both"/>
        <w:rPr>
          <w:color w:val="000000"/>
          <w:sz w:val="20"/>
        </w:rPr>
      </w:pPr>
      <w:r w:rsidRPr="00424BE2">
        <w:rPr>
          <w:color w:val="000000"/>
          <w:sz w:val="20"/>
        </w:rPr>
        <w:t xml:space="preserve">Ogólne wymagania dotyczące materiałów </w:t>
      </w:r>
      <w:r>
        <w:rPr>
          <w:color w:val="000000"/>
          <w:sz w:val="20"/>
        </w:rPr>
        <w:t xml:space="preserve">podano w </w:t>
      </w:r>
      <w:r w:rsidRPr="00424BE2">
        <w:rPr>
          <w:color w:val="000000"/>
          <w:sz w:val="20"/>
        </w:rPr>
        <w:t xml:space="preserve">ST </w:t>
      </w:r>
      <w:r>
        <w:rPr>
          <w:color w:val="000000"/>
          <w:sz w:val="20"/>
        </w:rPr>
        <w:t>D-M-00.00.00 „Wymagania ogólne" [1]</w:t>
      </w:r>
      <w:r w:rsidRPr="00424BE2">
        <w:rPr>
          <w:color w:val="000000"/>
          <w:sz w:val="20"/>
        </w:rPr>
        <w:t xml:space="preserve"> pk</w:t>
      </w:r>
      <w:r>
        <w:rPr>
          <w:color w:val="000000"/>
          <w:sz w:val="20"/>
        </w:rPr>
        <w:t>t</w:t>
      </w:r>
      <w:r w:rsidRPr="00424BE2">
        <w:rPr>
          <w:color w:val="000000"/>
          <w:sz w:val="20"/>
        </w:rPr>
        <w:t xml:space="preserve"> 2.</w:t>
      </w:r>
    </w:p>
    <w:p w:rsidR="001F1B3E" w:rsidRDefault="001F1B3E" w:rsidP="001F1B3E">
      <w:pPr>
        <w:pStyle w:val="Nagwek2"/>
      </w:pPr>
      <w:r>
        <w:t>2.2. Materiały do wykonania robót</w:t>
      </w:r>
    </w:p>
    <w:p w:rsidR="001F1B3E" w:rsidRDefault="001F1B3E" w:rsidP="001F1B3E">
      <w:r>
        <w:tab/>
        <w:t xml:space="preserve">Do utrwalenia punktów głównych trasy należy stosować pale drewniane z gwoździem lub prętem stalowym, słupki betonowe albo rury </w:t>
      </w:r>
      <w:r w:rsidR="00D53838">
        <w:t xml:space="preserve">metalowe długości około </w:t>
      </w:r>
      <w:smartTag w:uri="urn:schemas-microsoft-com:office:smarttags" w:element="metricconverter">
        <w:smartTagPr>
          <w:attr w:name="ProductID" w:val="0,5 m"/>
        </w:smartTagPr>
        <w:r>
          <w:t>0,5 m</w:t>
        </w:r>
      </w:smartTag>
      <w:r>
        <w:t>.</w:t>
      </w:r>
    </w:p>
    <w:p w:rsidR="001F1B3E" w:rsidRDefault="001F1B3E" w:rsidP="001F1B3E">
      <w:r>
        <w:tab/>
        <w:t xml:space="preserve">Pale drewniane umieszczone poza granicą robót ziemnych, w sąsiedztwie punktów załamania trasy powinny mieć średnicę 0,15 ÷ </w:t>
      </w:r>
      <w:smartTag w:uri="urn:schemas-microsoft-com:office:smarttags" w:element="metricconverter">
        <w:smartTagPr>
          <w:attr w:name="ProductID" w:val="0,20 m"/>
        </w:smartTagPr>
        <w:r>
          <w:t>0,20 m</w:t>
        </w:r>
      </w:smartTag>
      <w:r>
        <w:t xml:space="preserve"> i długość 1,5 ÷ </w:t>
      </w:r>
      <w:smartTag w:uri="urn:schemas-microsoft-com:office:smarttags" w:element="metricconverter">
        <w:smartTagPr>
          <w:attr w:name="ProductID" w:val="1,7 m"/>
        </w:smartTagPr>
        <w:r>
          <w:t>1,7 m</w:t>
        </w:r>
      </w:smartTag>
      <w:r>
        <w:t>.</w:t>
      </w:r>
    </w:p>
    <w:p w:rsidR="001F1B3E" w:rsidRPr="001F1B3E" w:rsidRDefault="001F1B3E" w:rsidP="001F1B3E">
      <w:r>
        <w:tab/>
        <w:t xml:space="preserve">Do stabilizacji pozostałych punktów należy stosować paliki drewniane średnicy 0,05 ÷ </w:t>
      </w:r>
      <w:smartTag w:uri="urn:schemas-microsoft-com:office:smarttags" w:element="metricconverter">
        <w:smartTagPr>
          <w:attr w:name="ProductID" w:val="0,08 m"/>
        </w:smartTagPr>
        <w:r>
          <w:t>0,08 m</w:t>
        </w:r>
      </w:smartTag>
      <w:r w:rsidR="00211C03">
        <w:t xml:space="preserve"> i </w:t>
      </w:r>
      <w:r>
        <w:t xml:space="preserve">długości około </w:t>
      </w:r>
      <w:smartTag w:uri="urn:schemas-microsoft-com:office:smarttags" w:element="metricconverter">
        <w:smartTagPr>
          <w:attr w:name="ProductID" w:val="0,30 m"/>
        </w:smartTagPr>
        <w:r>
          <w:t>0,30 m</w:t>
        </w:r>
      </w:smartTag>
      <w:r>
        <w:t xml:space="preserve">, a dla punktów utrwalonych w istniejącej nawierzchni bolce stalowe średnicy </w:t>
      </w:r>
      <w:smartTag w:uri="urn:schemas-microsoft-com:office:smarttags" w:element="metricconverter">
        <w:smartTagPr>
          <w:attr w:name="ProductID" w:val="5 mm"/>
        </w:smartTagPr>
        <w:r>
          <w:t>5 mm</w:t>
        </w:r>
      </w:smartTag>
      <w:r w:rsidR="00211C03">
        <w:t xml:space="preserve"> i </w:t>
      </w:r>
      <w:r>
        <w:t xml:space="preserve">długości 0,04 ÷ </w:t>
      </w:r>
      <w:smartTag w:uri="urn:schemas-microsoft-com:office:smarttags" w:element="metricconverter">
        <w:smartTagPr>
          <w:attr w:name="ProductID" w:val="0,05 m"/>
        </w:smartTagPr>
        <w:r>
          <w:t>0,05 m</w:t>
        </w:r>
      </w:smartTag>
      <w:r>
        <w:t>.</w:t>
      </w:r>
    </w:p>
    <w:p w:rsidR="00165547" w:rsidRDefault="001F1B3E" w:rsidP="001F1B3E">
      <w:pPr>
        <w:ind w:firstLine="709"/>
      </w:pPr>
      <w:r>
        <w:t xml:space="preserve">„Świadki” powinny mieć długość około </w:t>
      </w:r>
      <w:smartTag w:uri="urn:schemas-microsoft-com:office:smarttags" w:element="metricconverter">
        <w:smartTagPr>
          <w:attr w:name="ProductID" w:val="0,50 m"/>
        </w:smartTagPr>
        <w:r>
          <w:t>0,50 m</w:t>
        </w:r>
      </w:smartTag>
      <w:r>
        <w:t xml:space="preserve"> i przekrój prostokątny.</w:t>
      </w:r>
    </w:p>
    <w:p w:rsidR="001F1B3E" w:rsidRDefault="001F1B3E" w:rsidP="001F1B3E">
      <w:pPr>
        <w:ind w:firstLine="709"/>
      </w:pPr>
      <w:r>
        <w:t xml:space="preserve">Do stabilizowania roboczego </w:t>
      </w:r>
      <w:proofErr w:type="spellStart"/>
      <w:r>
        <w:t>pikietażu</w:t>
      </w:r>
      <w:proofErr w:type="spellEnd"/>
      <w:r>
        <w:t xml:space="preserve"> trasy, poza granicą pasa robót, należy stosować pale drewniane średnicy 0,15 ÷ </w:t>
      </w:r>
      <w:smartTag w:uri="urn:schemas-microsoft-com:office:smarttags" w:element="metricconverter">
        <w:smartTagPr>
          <w:attr w:name="ProductID" w:val="0,20 m"/>
        </w:smartTagPr>
        <w:r>
          <w:t>0,20 m</w:t>
        </w:r>
      </w:smartTag>
      <w:r>
        <w:t xml:space="preserve"> i długości 1,5 ÷ </w:t>
      </w:r>
      <w:smartTag w:uri="urn:schemas-microsoft-com:office:smarttags" w:element="metricconverter">
        <w:smartTagPr>
          <w:attr w:name="ProductID" w:val="1,7 m"/>
        </w:smartTagPr>
        <w:r>
          <w:t>1,7 m</w:t>
        </w:r>
      </w:smartTag>
      <w:r w:rsidR="00E90982">
        <w:t xml:space="preserve"> z tabliczkami o wymiarach uzgodnionych z Inżynierem.</w:t>
      </w:r>
    </w:p>
    <w:p w:rsidR="00E90982" w:rsidRDefault="00E90982" w:rsidP="001F1B3E">
      <w:pPr>
        <w:ind w:firstLine="709"/>
      </w:pPr>
      <w:r>
        <w:lastRenderedPageBreak/>
        <w:t>Do utrwalenia punktów osnowy geodezyjnej należy stosować materiały zgodne z instrukcjami technicznymi G-1 [5] i G-2 [6].</w:t>
      </w:r>
    </w:p>
    <w:p w:rsidR="00E90982" w:rsidRDefault="00E90982" w:rsidP="00E90982">
      <w:pPr>
        <w:pStyle w:val="Nagwek1"/>
        <w:numPr>
          <w:ilvl w:val="12"/>
          <w:numId w:val="0"/>
        </w:numPr>
      </w:pPr>
      <w:bookmarkStart w:id="25" w:name="_Toc25373382"/>
      <w:bookmarkStart w:id="26" w:name="_Toc25379398"/>
      <w:bookmarkStart w:id="27" w:name="_Toc38338022"/>
      <w:bookmarkStart w:id="28" w:name="_Toc68660263"/>
      <w:bookmarkStart w:id="29" w:name="_Toc68921158"/>
      <w:bookmarkStart w:id="30" w:name="_Toc68929545"/>
      <w:bookmarkStart w:id="31" w:name="_Toc70745913"/>
      <w:bookmarkStart w:id="32" w:name="_Toc113338099"/>
      <w:bookmarkStart w:id="33" w:name="_Toc124213275"/>
      <w:bookmarkStart w:id="34" w:name="_Toc144694237"/>
      <w:bookmarkStart w:id="35" w:name="_Toc199904821"/>
      <w:bookmarkStart w:id="36" w:name="_Toc204566518"/>
      <w:bookmarkStart w:id="37" w:name="_Toc274137172"/>
      <w:r>
        <w:t xml:space="preserve">3. </w:t>
      </w:r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r w:rsidR="008E77B8">
        <w:t>SPRZĘT</w:t>
      </w:r>
    </w:p>
    <w:p w:rsidR="00E90982" w:rsidRDefault="00E90982" w:rsidP="00E90982">
      <w:pPr>
        <w:pStyle w:val="Nagwek2"/>
        <w:numPr>
          <w:ilvl w:val="12"/>
          <w:numId w:val="0"/>
        </w:numPr>
      </w:pPr>
      <w:r>
        <w:t>3.1. Ogólne wymagania dotyczące sprzętu</w:t>
      </w:r>
    </w:p>
    <w:p w:rsidR="00E90982" w:rsidRDefault="00E90982" w:rsidP="00E90982">
      <w:pPr>
        <w:numPr>
          <w:ilvl w:val="12"/>
          <w:numId w:val="0"/>
        </w:numPr>
      </w:pPr>
      <w:r>
        <w:tab/>
        <w:t>Ogólne wymaga</w:t>
      </w:r>
      <w:r w:rsidR="000C2618">
        <w:t xml:space="preserve">nia dotyczące sprzętu podano w </w:t>
      </w:r>
      <w:r>
        <w:t>ST  D-M-00.00.00 „Wymagania ogólne” [1] pkt 3.</w:t>
      </w:r>
    </w:p>
    <w:p w:rsidR="00E90982" w:rsidRDefault="00E90982" w:rsidP="00E90982">
      <w:pPr>
        <w:pStyle w:val="Nagwek2"/>
      </w:pPr>
      <w:r>
        <w:t>3.2. Sprzęt stosowany do wykonania robót</w:t>
      </w:r>
    </w:p>
    <w:p w:rsidR="00E90982" w:rsidRDefault="00E90982" w:rsidP="00E90982">
      <w:r>
        <w:tab/>
        <w:t>Przy wykonywaniu robót Wykonawca w zależności od potrzeb, powinien wykazać się możliwością korzystania ze sprzętu dostosowanego do przyjętej metody robót, jak:</w:t>
      </w:r>
    </w:p>
    <w:p w:rsidR="00E90982" w:rsidRDefault="00221CE4" w:rsidP="00E90982">
      <w:pPr>
        <w:numPr>
          <w:ilvl w:val="0"/>
          <w:numId w:val="17"/>
        </w:numPr>
      </w:pPr>
      <w:r>
        <w:t>teodolity lub tachimetry,</w:t>
      </w:r>
    </w:p>
    <w:p w:rsidR="00221CE4" w:rsidRDefault="00221CE4" w:rsidP="00E90982">
      <w:pPr>
        <w:numPr>
          <w:ilvl w:val="0"/>
          <w:numId w:val="17"/>
        </w:numPr>
      </w:pPr>
      <w:r>
        <w:t>niwelatory,</w:t>
      </w:r>
    </w:p>
    <w:p w:rsidR="00221CE4" w:rsidRDefault="00221CE4" w:rsidP="00E90982">
      <w:pPr>
        <w:numPr>
          <w:ilvl w:val="0"/>
          <w:numId w:val="17"/>
        </w:numPr>
      </w:pPr>
      <w:r>
        <w:t>dalmierze,</w:t>
      </w:r>
    </w:p>
    <w:p w:rsidR="00221CE4" w:rsidRDefault="00221CE4" w:rsidP="00E90982">
      <w:pPr>
        <w:numPr>
          <w:ilvl w:val="0"/>
          <w:numId w:val="17"/>
        </w:numPr>
      </w:pPr>
      <w:r>
        <w:t>tyczki, łaty, taśmy stalowe, szpilki,</w:t>
      </w:r>
    </w:p>
    <w:p w:rsidR="00221CE4" w:rsidRDefault="00221CE4" w:rsidP="00E90982">
      <w:pPr>
        <w:numPr>
          <w:ilvl w:val="0"/>
          <w:numId w:val="17"/>
        </w:numPr>
      </w:pPr>
      <w:r>
        <w:t>ew. odbiorniki GPS, zapewniające uzyskanie wymaganych dokładności pomiarów.</w:t>
      </w:r>
    </w:p>
    <w:p w:rsidR="00221CE4" w:rsidRDefault="00221CE4" w:rsidP="00221CE4">
      <w:pPr>
        <w:ind w:firstLine="709"/>
      </w:pPr>
      <w:r>
        <w:t>Sprzęt stosowany do odtworzenia trasy drogowej i jej punktów wysokościowych powinien gwarantować uzyskanie wymaganej dokładności pomiaru.</w:t>
      </w:r>
    </w:p>
    <w:p w:rsidR="00221CE4" w:rsidRDefault="00221CE4" w:rsidP="00221CE4">
      <w:pPr>
        <w:pStyle w:val="Nagwek1"/>
      </w:pPr>
      <w:bookmarkStart w:id="38" w:name="_Toc33319442"/>
      <w:bookmarkStart w:id="39" w:name="_Toc33320734"/>
      <w:bookmarkStart w:id="40" w:name="_Toc38338023"/>
      <w:bookmarkStart w:id="41" w:name="_Toc68660264"/>
      <w:bookmarkStart w:id="42" w:name="_Toc68921159"/>
      <w:bookmarkStart w:id="43" w:name="_Toc68929546"/>
      <w:bookmarkStart w:id="44" w:name="_Toc70745914"/>
      <w:bookmarkStart w:id="45" w:name="_Toc113338100"/>
      <w:bookmarkStart w:id="46" w:name="_Toc124213276"/>
      <w:bookmarkStart w:id="47" w:name="_Toc144694238"/>
      <w:bookmarkStart w:id="48" w:name="_Toc199904822"/>
      <w:bookmarkStart w:id="49" w:name="_Toc204566519"/>
      <w:bookmarkStart w:id="50" w:name="_Toc274137173"/>
      <w:r>
        <w:t>4. TRANSPORT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</w:p>
    <w:p w:rsidR="00221CE4" w:rsidRDefault="00221CE4" w:rsidP="00221CE4">
      <w:pPr>
        <w:pStyle w:val="Nagwek2"/>
        <w:numPr>
          <w:ilvl w:val="12"/>
          <w:numId w:val="0"/>
        </w:numPr>
      </w:pPr>
      <w:r>
        <w:t>4.1. Ogólne wymagania dotyczące transportu</w:t>
      </w:r>
    </w:p>
    <w:p w:rsidR="00221CE4" w:rsidRDefault="00221CE4" w:rsidP="00221CE4">
      <w:pPr>
        <w:numPr>
          <w:ilvl w:val="12"/>
          <w:numId w:val="0"/>
        </w:numPr>
      </w:pPr>
      <w:r>
        <w:tab/>
        <w:t>Ogólne wymagania</w:t>
      </w:r>
      <w:r w:rsidR="000C2618">
        <w:t xml:space="preserve"> dotyczące transportu podano w </w:t>
      </w:r>
      <w:r>
        <w:t>ST D-M-00.00.0</w:t>
      </w:r>
      <w:r w:rsidR="00D53838">
        <w:t>0 „Wymagania ogólne” [1] pkt 4.</w:t>
      </w:r>
    </w:p>
    <w:p w:rsidR="00221CE4" w:rsidRDefault="00221CE4" w:rsidP="00221CE4">
      <w:pPr>
        <w:pStyle w:val="Nagwek2"/>
      </w:pPr>
      <w:r>
        <w:t>4.2. Transport materiałów i sprzętu</w:t>
      </w:r>
    </w:p>
    <w:p w:rsidR="00221CE4" w:rsidRDefault="00221CE4" w:rsidP="00221CE4">
      <w:r>
        <w:tab/>
        <w:t>Sprzęt i materiały do prac geodezyjnych można przewozić dowolnym środkiem transportu.</w:t>
      </w:r>
    </w:p>
    <w:p w:rsidR="00221CE4" w:rsidRDefault="00221CE4" w:rsidP="00221CE4">
      <w:pPr>
        <w:pStyle w:val="Nagwek1"/>
        <w:numPr>
          <w:ilvl w:val="12"/>
          <w:numId w:val="0"/>
        </w:numPr>
      </w:pPr>
      <w:bookmarkStart w:id="51" w:name="_Toc421940500"/>
      <w:bookmarkStart w:id="52" w:name="_Toc18217006"/>
      <w:bookmarkStart w:id="53" w:name="_Toc30219220"/>
      <w:bookmarkStart w:id="54" w:name="_Toc33319443"/>
      <w:bookmarkStart w:id="55" w:name="_Toc33320735"/>
      <w:bookmarkStart w:id="56" w:name="_Toc38338024"/>
      <w:bookmarkStart w:id="57" w:name="_Toc68660265"/>
      <w:bookmarkStart w:id="58" w:name="_Toc68921160"/>
      <w:bookmarkStart w:id="59" w:name="_Toc68929547"/>
      <w:bookmarkStart w:id="60" w:name="_Toc70745915"/>
      <w:bookmarkStart w:id="61" w:name="_Toc113338101"/>
      <w:bookmarkStart w:id="62" w:name="_Toc124213277"/>
      <w:bookmarkStart w:id="63" w:name="_Toc144694239"/>
      <w:bookmarkStart w:id="64" w:name="_Toc199904823"/>
      <w:bookmarkStart w:id="65" w:name="_Toc204566520"/>
      <w:bookmarkStart w:id="66" w:name="_Toc274137174"/>
      <w:r>
        <w:t xml:space="preserve">5. </w:t>
      </w:r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r w:rsidR="00203DA2">
        <w:t>WYKONANIE ROBÓT</w:t>
      </w:r>
    </w:p>
    <w:p w:rsidR="00221CE4" w:rsidRDefault="00221CE4" w:rsidP="00221CE4">
      <w:pPr>
        <w:pStyle w:val="Nagwek2"/>
        <w:numPr>
          <w:ilvl w:val="12"/>
          <w:numId w:val="0"/>
        </w:numPr>
      </w:pPr>
      <w:r>
        <w:t>5.1. Ogólne zasady wykonania robót</w:t>
      </w:r>
    </w:p>
    <w:p w:rsidR="00221CE4" w:rsidRDefault="00221CE4" w:rsidP="00221CE4">
      <w:pPr>
        <w:numPr>
          <w:ilvl w:val="12"/>
          <w:numId w:val="0"/>
        </w:numPr>
      </w:pPr>
      <w:r>
        <w:tab/>
        <w:t>Ogólne z</w:t>
      </w:r>
      <w:r w:rsidR="000C2618">
        <w:t xml:space="preserve">asady wykonania robót podano w </w:t>
      </w:r>
      <w:r>
        <w:t>ST D-M-00.00.00 „Wymagania ogólne” [1] pkt 5.</w:t>
      </w:r>
    </w:p>
    <w:p w:rsidR="00221CE4" w:rsidRDefault="00221CE4" w:rsidP="00221CE4">
      <w:pPr>
        <w:pStyle w:val="Nagwek2"/>
      </w:pPr>
      <w:r>
        <w:t>5.2. Zasady wykonywania robót</w:t>
      </w:r>
    </w:p>
    <w:p w:rsidR="00221CE4" w:rsidRDefault="00221CE4" w:rsidP="00221CE4">
      <w:r>
        <w:tab/>
        <w:t>Podstawowe czynności przy wykonywaniu robót obejmują:</w:t>
      </w:r>
    </w:p>
    <w:p w:rsidR="00221CE4" w:rsidRDefault="00221CE4" w:rsidP="00221CE4">
      <w:pPr>
        <w:numPr>
          <w:ilvl w:val="0"/>
          <w:numId w:val="18"/>
        </w:numPr>
      </w:pPr>
      <w:r>
        <w:t xml:space="preserve">roboty przygotowawcze, </w:t>
      </w:r>
    </w:p>
    <w:p w:rsidR="00221CE4" w:rsidRDefault="00221CE4" w:rsidP="00221CE4">
      <w:pPr>
        <w:numPr>
          <w:ilvl w:val="0"/>
          <w:numId w:val="18"/>
        </w:numPr>
      </w:pPr>
      <w:r>
        <w:t>odtworzenie trasy i punktów wysokościowych,</w:t>
      </w:r>
    </w:p>
    <w:p w:rsidR="00221CE4" w:rsidRDefault="00221CE4" w:rsidP="00221CE4">
      <w:pPr>
        <w:numPr>
          <w:ilvl w:val="0"/>
          <w:numId w:val="18"/>
        </w:numPr>
      </w:pPr>
      <w:r>
        <w:t>geodezyjna inwentaryzacja powykonawcza.</w:t>
      </w:r>
    </w:p>
    <w:p w:rsidR="00221CE4" w:rsidRDefault="00221CE4" w:rsidP="00221CE4">
      <w:pPr>
        <w:pStyle w:val="Nagwek2"/>
      </w:pPr>
      <w:r>
        <w:t>5.3. Prace przygotowawcze</w:t>
      </w:r>
    </w:p>
    <w:p w:rsidR="00221CE4" w:rsidRDefault="00221CE4" w:rsidP="00221CE4">
      <w:r>
        <w:tab/>
        <w:t>Przed przystąpieniem do robót Wykonawca robót geodezyjnych powinien:</w:t>
      </w:r>
    </w:p>
    <w:p w:rsidR="00221CE4" w:rsidRDefault="00F311B1" w:rsidP="00221CE4">
      <w:pPr>
        <w:numPr>
          <w:ilvl w:val="0"/>
          <w:numId w:val="19"/>
        </w:numPr>
      </w:pPr>
      <w:r>
        <w:t>zapoznać się z zakresem opracowania,</w:t>
      </w:r>
    </w:p>
    <w:p w:rsidR="00F311B1" w:rsidRDefault="00F311B1" w:rsidP="00221CE4">
      <w:pPr>
        <w:numPr>
          <w:ilvl w:val="0"/>
          <w:numId w:val="19"/>
        </w:numPr>
      </w:pPr>
      <w:r>
        <w:t>przeprowadzić z Zamawiającym (Inżynierem) uzgodnienia dotyczące sposobu wykonania prac,</w:t>
      </w:r>
    </w:p>
    <w:p w:rsidR="00F311B1" w:rsidRDefault="00F311B1" w:rsidP="00221CE4">
      <w:pPr>
        <w:numPr>
          <w:ilvl w:val="0"/>
          <w:numId w:val="19"/>
        </w:numPr>
      </w:pPr>
      <w:r>
        <w:t>zapoznać się z dokumentacją projektową,</w:t>
      </w:r>
    </w:p>
    <w:p w:rsidR="00F311B1" w:rsidRDefault="00F311B1" w:rsidP="00221CE4">
      <w:pPr>
        <w:numPr>
          <w:ilvl w:val="0"/>
          <w:numId w:val="19"/>
        </w:numPr>
      </w:pPr>
      <w:r>
        <w:t>zebrać informacje o rodzaju i stanie osnów geodezyjnych na obszarze objętym budową drogi,</w:t>
      </w:r>
    </w:p>
    <w:p w:rsidR="00F311B1" w:rsidRDefault="00F311B1" w:rsidP="00221CE4">
      <w:pPr>
        <w:numPr>
          <w:ilvl w:val="0"/>
          <w:numId w:val="19"/>
        </w:numPr>
      </w:pPr>
      <w:r>
        <w:t xml:space="preserve">zapoznać się z przewidywanym sposobem realizacji budowy, </w:t>
      </w:r>
    </w:p>
    <w:p w:rsidR="00F311B1" w:rsidRDefault="00F311B1" w:rsidP="00221CE4">
      <w:pPr>
        <w:numPr>
          <w:ilvl w:val="0"/>
          <w:numId w:val="19"/>
        </w:numPr>
      </w:pPr>
      <w:r>
        <w:t>przeprowadzić wywiad szczegółowy w terenie.</w:t>
      </w:r>
    </w:p>
    <w:p w:rsidR="00F90C68" w:rsidRDefault="00F90C68" w:rsidP="00F90C68">
      <w:pPr>
        <w:pStyle w:val="Nagwek2"/>
      </w:pPr>
      <w:r>
        <w:t>5.4. Odtworzenie trasy drogi i punktów wysokościowych</w:t>
      </w:r>
    </w:p>
    <w:p w:rsidR="00F90C68" w:rsidRPr="00F90C68" w:rsidRDefault="00F90C68" w:rsidP="00F90C68">
      <w:pPr>
        <w:spacing w:after="120"/>
      </w:pPr>
      <w:r>
        <w:rPr>
          <w:b/>
        </w:rPr>
        <w:t xml:space="preserve">5.4.1. </w:t>
      </w:r>
      <w:r>
        <w:t>Zasady wykonywania prac pomiarowych</w:t>
      </w:r>
    </w:p>
    <w:p w:rsidR="00F90C68" w:rsidRDefault="00F90C68" w:rsidP="00F90C68">
      <w:pPr>
        <w:tabs>
          <w:tab w:val="left" w:pos="0"/>
        </w:tabs>
      </w:pPr>
      <w:r>
        <w:tab/>
        <w:t xml:space="preserve">Prace pomiarowe powinny być wykonane zgodnie z obowiązującymi Instrukcjami i wytycznymi </w:t>
      </w:r>
      <w:proofErr w:type="spellStart"/>
      <w:r>
        <w:t>GUGiK</w:t>
      </w:r>
      <w:proofErr w:type="spellEnd"/>
      <w:r>
        <w:t xml:space="preserve"> [3÷10].</w:t>
      </w:r>
    </w:p>
    <w:p w:rsidR="00F90C68" w:rsidRDefault="00F90C68" w:rsidP="00F90C68">
      <w:pPr>
        <w:tabs>
          <w:tab w:val="left" w:pos="0"/>
        </w:tabs>
      </w:pPr>
      <w:r>
        <w:tab/>
        <w:t>Przed przystąpieniem do robót Wykonawca powinien przejąć od Zamawiającego dane zawierające lokalizację i współrzędne punktów głównych trasy oraz reperów.</w:t>
      </w:r>
    </w:p>
    <w:p w:rsidR="00F90C68" w:rsidRDefault="00F90C68" w:rsidP="00F90C68">
      <w:pPr>
        <w:tabs>
          <w:tab w:val="left" w:pos="0"/>
        </w:tabs>
      </w:pPr>
      <w:r>
        <w:tab/>
        <w:t>W oparciu o materiały dostarczone przez Zamawiającego, Wykonawca powinien przeprowadzić obliczenia i pomiary geodezyjne niezbędne do szczegółowego wytyczenia robót.</w:t>
      </w:r>
    </w:p>
    <w:p w:rsidR="00F90C68" w:rsidRDefault="00F90C68" w:rsidP="00F90C68">
      <w:pPr>
        <w:tabs>
          <w:tab w:val="left" w:pos="0"/>
        </w:tabs>
      </w:pPr>
      <w:r>
        <w:tab/>
        <w:t>Prace pomiarowe powinny być wykonane przez osoby posiada</w:t>
      </w:r>
      <w:r w:rsidR="00211C03">
        <w:t>jące odpowiednie kwalifikacje i </w:t>
      </w:r>
      <w:r>
        <w:t>uprawnienia.</w:t>
      </w:r>
    </w:p>
    <w:p w:rsidR="00F90C68" w:rsidRDefault="00F90C68" w:rsidP="00F90C68">
      <w:pPr>
        <w:tabs>
          <w:tab w:val="left" w:pos="0"/>
        </w:tabs>
      </w:pPr>
      <w:r>
        <w:tab/>
        <w:t xml:space="preserve">Wykonawca powinien natychmiast poinformować Inżyniera </w:t>
      </w:r>
      <w:r w:rsidR="00211C03">
        <w:t>o wszelkich błędach wykrytych w </w:t>
      </w:r>
      <w:r>
        <w:t>wytyczeniu punktów głównych trasy i (lub) reperów roboczych. Błędy te powinny być usunięte na koszt Zamawiającego.</w:t>
      </w:r>
    </w:p>
    <w:p w:rsidR="00F90C68" w:rsidRDefault="00F90C68" w:rsidP="00F90C68">
      <w:pPr>
        <w:tabs>
          <w:tab w:val="left" w:pos="0"/>
        </w:tabs>
      </w:pPr>
      <w:r>
        <w:lastRenderedPageBreak/>
        <w:tab/>
        <w:t>Wykonawca powinien sprawdzić czy rzędne terenu określone w dokum</w:t>
      </w:r>
      <w:r w:rsidR="00211C03">
        <w:t>entacji projektowej są zgodne z </w:t>
      </w:r>
      <w:r>
        <w:t>rzeczywistymi rzędnymi terenu. Jeżeli Wykonawca stwierdzi, że rzeczywiste rzędne terenu istotnie różnią się od rzędnych określonych w dokumentacji projektowej, to powinien powiadomić o tym Inżyniera. Ukształtowanie terenu w takim rejonie nie powinno być zmieniane przed podjęciem odpowiedniej decyzji przez Inżyniera. Wszystkie roboty dodatkowe, wynikające z różnic rzędnych terenu podanych w dokumentacji projektowej i rzędnych rzeczywistych, akceptowane przez Inżyniera, zostaną wykonane na koszt Zamawiającego. Zaniechanie powiadomienia Inżyniera oznacza, że roboty dodatkowe w takim przypadku obciążą Wykonawcę.</w:t>
      </w:r>
    </w:p>
    <w:p w:rsidR="00F90C68" w:rsidRDefault="00F90C68" w:rsidP="00F90C68">
      <w:pPr>
        <w:tabs>
          <w:tab w:val="left" w:pos="0"/>
        </w:tabs>
      </w:pPr>
      <w:r>
        <w:tab/>
        <w:t>Wszystkie roboty, które bazują na pomiarach Wykonawcy, nie mogą być rozpoczęte przed zaakceptowaniem wyników pomiarów przez Inżyniera.</w:t>
      </w:r>
    </w:p>
    <w:p w:rsidR="00F90C68" w:rsidRDefault="00F90C68" w:rsidP="00F90C68">
      <w:pPr>
        <w:tabs>
          <w:tab w:val="left" w:pos="0"/>
        </w:tabs>
      </w:pPr>
      <w:r>
        <w:tab/>
        <w:t>Punkty wierzchołkowe, punkty główne trasy i punkty pośrednie os</w:t>
      </w:r>
      <w:r w:rsidR="00211C03">
        <w:t>i trasy muszą być zaopatrzone w </w:t>
      </w:r>
      <w:r>
        <w:t xml:space="preserve">oznaczenia określające w sposób wyraźny i jednoznaczny charakterystykę i </w:t>
      </w:r>
      <w:r w:rsidR="00211C03">
        <w:t>położenie tych punktów. Forma i </w:t>
      </w:r>
      <w:r>
        <w:t>wzór tych oznaczeń powinny być zaakceptowane przez Inżyniera.</w:t>
      </w:r>
    </w:p>
    <w:p w:rsidR="00F90C68" w:rsidRDefault="00F90C68" w:rsidP="00F90C68">
      <w:pPr>
        <w:tabs>
          <w:tab w:val="left" w:pos="0"/>
        </w:tabs>
      </w:pPr>
      <w:r>
        <w:tab/>
        <w:t>Wykonawca jest odpowiedzialny za zabezpieczanie wszystkich punktów pomiarowych i ich oznaczeń w czasie trwania robót. Jeżeli znaki pomiarowe przekazane przez Zamawiającego zostaną zniszczone przez Wykonawcę świadomie lub wskutek zaniedbania, a ich odtworzenie jest konieczne do dalszego prowadzenia robót, to zostaną one odtworzone na koszt Wykonawcy.</w:t>
      </w:r>
    </w:p>
    <w:p w:rsidR="00F90C68" w:rsidRDefault="00F90C68" w:rsidP="00F90C68">
      <w:pPr>
        <w:tabs>
          <w:tab w:val="left" w:pos="0"/>
        </w:tabs>
      </w:pPr>
      <w:r>
        <w:tab/>
        <w:t>Wszystkie pozostałe prace pomiarowe konieczne dla prawidłowej realizacji robót należą do obowiązków Wykonawcy.</w:t>
      </w:r>
    </w:p>
    <w:p w:rsidR="00F90C68" w:rsidRPr="00F90C68" w:rsidRDefault="00F90C68" w:rsidP="00F90C68">
      <w:pPr>
        <w:pStyle w:val="Nagwek2"/>
        <w:ind w:left="709" w:hanging="709"/>
        <w:rPr>
          <w:b w:val="0"/>
        </w:rPr>
      </w:pPr>
      <w:r>
        <w:t xml:space="preserve">5.4.2. </w:t>
      </w:r>
      <w:r w:rsidRPr="00F90C68">
        <w:rPr>
          <w:b w:val="0"/>
        </w:rPr>
        <w:t>Sprawdzenie wyznaczenia punktów głównych osi trasy i punktów</w:t>
      </w:r>
      <w:r>
        <w:rPr>
          <w:b w:val="0"/>
        </w:rPr>
        <w:t xml:space="preserve"> </w:t>
      </w:r>
      <w:r w:rsidRPr="00F90C68">
        <w:rPr>
          <w:b w:val="0"/>
        </w:rPr>
        <w:t>wysokościowych</w:t>
      </w:r>
    </w:p>
    <w:p w:rsidR="00F90C68" w:rsidRDefault="00F90C68" w:rsidP="00F90C68">
      <w:pPr>
        <w:tabs>
          <w:tab w:val="left" w:pos="0"/>
        </w:tabs>
      </w:pPr>
      <w:r>
        <w:rPr>
          <w:b/>
        </w:rPr>
        <w:tab/>
      </w:r>
      <w:r>
        <w:t xml:space="preserve">Punkty wierzchołkowe trasy i inne punkty główne powinny być </w:t>
      </w:r>
      <w:proofErr w:type="spellStart"/>
      <w:r>
        <w:t>zastabilizowane</w:t>
      </w:r>
      <w:proofErr w:type="spellEnd"/>
      <w:r>
        <w:t xml:space="preserve"> w sposób trwały, przy użyciu pali drewnianych lub słupków betonowych, a także dowiązane do punktów pomocniczych, położonych poza granicą robót ziemnych. Maksymalna odległość pomiędzy punktami głównymi na odcinkach prostyc</w:t>
      </w:r>
      <w:r w:rsidR="00142E95">
        <w:t xml:space="preserve">h nie może przekraczać </w:t>
      </w:r>
      <w:smartTag w:uri="urn:schemas-microsoft-com:office:smarttags" w:element="metricconverter">
        <w:smartTagPr>
          <w:attr w:name="ProductID" w:val="500 m"/>
        </w:smartTagPr>
        <w:r>
          <w:t>500 m</w:t>
        </w:r>
      </w:smartTag>
      <w:r>
        <w:t>.</w:t>
      </w:r>
    </w:p>
    <w:p w:rsidR="00F90C68" w:rsidRDefault="00F90C68" w:rsidP="00F90C68">
      <w:pPr>
        <w:tabs>
          <w:tab w:val="left" w:pos="0"/>
        </w:tabs>
      </w:pPr>
      <w:r>
        <w:tab/>
        <w:t xml:space="preserve">Wykonawca powinien założyć robocze punkty wysokościowe (repery robocze) wzdłuż osi trasy drogowej, a także przy każdym obiekcie inżynierskim. Maksymalna odległość między reperami roboczymi wzdłuż trasy drogowej w terenie płaskim powinna wynosić </w:t>
      </w:r>
      <w:smartTag w:uri="urn:schemas-microsoft-com:office:smarttags" w:element="metricconverter">
        <w:smartTagPr>
          <w:attr w:name="ProductID" w:val="500 metr￳w"/>
        </w:smartTagPr>
        <w:r>
          <w:t>500 metrów</w:t>
        </w:r>
      </w:smartTag>
      <w:r>
        <w:t>, natomiast w terenie falistym i górskim powinna być odpowiednio zmniejszona, zależnie od jego konfiguracji.</w:t>
      </w:r>
    </w:p>
    <w:p w:rsidR="00F90C68" w:rsidRDefault="00F90C68" w:rsidP="00F90C68">
      <w:pPr>
        <w:tabs>
          <w:tab w:val="left" w:pos="0"/>
        </w:tabs>
      </w:pPr>
      <w:r>
        <w:tab/>
        <w:t>Repery robocze należy założyć poza granicami robót związanyc</w:t>
      </w:r>
      <w:r w:rsidR="00211C03">
        <w:t>h z wykonaniem trasy drogowej i </w:t>
      </w:r>
      <w:r>
        <w:t>obiektów towarzyszących. Jako repery robocze można wykorzystać punkty stałe na stabilnych, istniejących budowlach wzdłuż trasy drogowej. O ile brak jest  takich punktów, repery robocze należy założyć w postaci słupków betonowych lub grubych kształtowników stalowych, osadzonych w gruncie w sposób wykluczający osiadanie, w sposób zaakceptowany przez Inżyniera.</w:t>
      </w:r>
    </w:p>
    <w:p w:rsidR="00F90C68" w:rsidRDefault="00F90C68" w:rsidP="00F90C68">
      <w:pPr>
        <w:tabs>
          <w:tab w:val="left" w:pos="0"/>
        </w:tabs>
      </w:pPr>
      <w:r>
        <w:tab/>
        <w:t>Rzędne reperów roboczych należy określać z taką dokładnością, aby średni błąd niwelacji po wyrównaniu był mniejszy od 4 mm/km, stosując niwelację podwójną w nawiązaniu do reperów państwowych.</w:t>
      </w:r>
    </w:p>
    <w:p w:rsidR="00F90C68" w:rsidRDefault="00F90C68" w:rsidP="00F90C68">
      <w:pPr>
        <w:tabs>
          <w:tab w:val="left" w:pos="0"/>
        </w:tabs>
      </w:pPr>
      <w:r>
        <w:tab/>
        <w:t>Repery robocze powinny być wyposażone w dodatkowe oz</w:t>
      </w:r>
      <w:r w:rsidR="00211C03">
        <w:t>naczenia, zawierające wyraźne i </w:t>
      </w:r>
      <w:r>
        <w:t xml:space="preserve">jednoznaczne określenie nazwy </w:t>
      </w:r>
      <w:proofErr w:type="spellStart"/>
      <w:r>
        <w:t>reperu</w:t>
      </w:r>
      <w:proofErr w:type="spellEnd"/>
      <w:r>
        <w:t xml:space="preserve"> i jego rzędnej.</w:t>
      </w:r>
    </w:p>
    <w:p w:rsidR="00F90C68" w:rsidRDefault="00F90C68" w:rsidP="00F90C68">
      <w:pPr>
        <w:pStyle w:val="Nagwek2"/>
      </w:pPr>
      <w:r>
        <w:t xml:space="preserve">5.4.3.  </w:t>
      </w:r>
      <w:r w:rsidRPr="00F90C68">
        <w:rPr>
          <w:b w:val="0"/>
        </w:rPr>
        <w:t>Odtworzenie osi trasy</w:t>
      </w:r>
    </w:p>
    <w:p w:rsidR="00F90C68" w:rsidRDefault="00F90C68" w:rsidP="00F90C68">
      <w:pPr>
        <w:tabs>
          <w:tab w:val="left" w:pos="0"/>
        </w:tabs>
      </w:pPr>
      <w:r>
        <w:tab/>
        <w:t>Tyczenie osi trasy należy wykonać w oparciu o dokumentację projektową oraz inne dane geodezyjne przekazane przez Zamawiającego, przy wykorzystaniu sieci poligonizacji państwowej albo innej osnowy geodezyjnej, określonej w dokumentacji projektowej.</w:t>
      </w:r>
    </w:p>
    <w:p w:rsidR="00F90C68" w:rsidRDefault="00F90C68" w:rsidP="00F90C68">
      <w:pPr>
        <w:tabs>
          <w:tab w:val="left" w:pos="0"/>
        </w:tabs>
      </w:pPr>
      <w:r>
        <w:tab/>
        <w:t xml:space="preserve">Oś trasy powinna być wyznaczona w punktach głównych i w punktach pośrednich w odległości zależnej od charakterystyki terenu i ukształtowania trasy, lecz nie rzadziej niż co </w:t>
      </w:r>
      <w:smartTag w:uri="urn:schemas-microsoft-com:office:smarttags" w:element="metricconverter">
        <w:smartTagPr>
          <w:attr w:name="ProductID" w:val="50 metr￳w"/>
        </w:smartTagPr>
        <w:r>
          <w:t>50 metrów</w:t>
        </w:r>
      </w:smartTag>
      <w:r>
        <w:t>.</w:t>
      </w:r>
    </w:p>
    <w:p w:rsidR="00F90C68" w:rsidRDefault="00F90C68" w:rsidP="00F90C68">
      <w:pPr>
        <w:tabs>
          <w:tab w:val="left" w:pos="0"/>
        </w:tabs>
      </w:pPr>
      <w:r>
        <w:tab/>
        <w:t xml:space="preserve">Dopuszczalne odchylenie sytuacyjne wytyczonej osi trasy w stosunku do dokumentacji projektowej nie może być większe niż </w:t>
      </w:r>
      <w:smartTag w:uri="urn:schemas-microsoft-com:office:smarttags" w:element="metricconverter">
        <w:smartTagPr>
          <w:attr w:name="ProductID" w:val="3 cm"/>
        </w:smartTagPr>
        <w:r>
          <w:t>3 cm</w:t>
        </w:r>
      </w:smartTag>
      <w:r>
        <w:t xml:space="preserve"> dla autostrad i dróg ekspresowych lub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dla pozostałych dróg. Rzędne niwelety punktów osi trasy należy wyznaczyć z dokładnością do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w stosunku do </w:t>
      </w:r>
      <w:r w:rsidR="00211C03">
        <w:t>rzędnych niwelety określonych w </w:t>
      </w:r>
      <w:r>
        <w:t>dokumentacji projektowej.</w:t>
      </w:r>
    </w:p>
    <w:p w:rsidR="00F90C68" w:rsidRDefault="00F90C68" w:rsidP="00F90C68">
      <w:pPr>
        <w:tabs>
          <w:tab w:val="left" w:pos="0"/>
        </w:tabs>
      </w:pPr>
      <w:r>
        <w:tab/>
        <w:t xml:space="preserve">Do utrwalenia osi trasy w terenie należy użyć materiałów wymienionych w </w:t>
      </w:r>
      <w:proofErr w:type="spellStart"/>
      <w:r>
        <w:t>pkcie</w:t>
      </w:r>
      <w:proofErr w:type="spellEnd"/>
      <w:r>
        <w:t> 2.2.</w:t>
      </w:r>
    </w:p>
    <w:p w:rsidR="00F90C68" w:rsidRDefault="00F90C68" w:rsidP="00F90C68">
      <w:pPr>
        <w:tabs>
          <w:tab w:val="left" w:pos="0"/>
        </w:tabs>
      </w:pPr>
      <w:r>
        <w:tab/>
        <w:t>Usunięcie pali z osi trasy jest dopuszczalne tylko wówczas, gdy Wykonawca robót zastąpi je odpowiednimi palami po obu stronach osi, umieszczonych poza granicą robót.</w:t>
      </w:r>
    </w:p>
    <w:p w:rsidR="00F90C68" w:rsidRDefault="00F90C68" w:rsidP="00F90C68">
      <w:pPr>
        <w:pStyle w:val="Nagwek2"/>
      </w:pPr>
      <w:r>
        <w:t xml:space="preserve">5.4.4. </w:t>
      </w:r>
      <w:r w:rsidRPr="00F90C68">
        <w:rPr>
          <w:b w:val="0"/>
        </w:rPr>
        <w:t>Wyznaczenie przekrojów poprzecznych</w:t>
      </w:r>
    </w:p>
    <w:p w:rsidR="00F90C68" w:rsidRDefault="00F90C68" w:rsidP="00F90C68">
      <w:pPr>
        <w:tabs>
          <w:tab w:val="left" w:pos="0"/>
        </w:tabs>
      </w:pPr>
      <w:r>
        <w:rPr>
          <w:b/>
        </w:rPr>
        <w:tab/>
      </w:r>
      <w:r>
        <w:t>Wyznaczenie przekrojów poprzecznych obejmuje wyznaczenie krawędzi nasypów i wykopów na powierzchni terenu (określenie granicy robót), zgodnie z dokumentacją projektową oraz w miejscach wymagających uzupełnienia dla poprawnego przeprowadzenia robót i w miejscach zaakceptowanych przez Inżyniera.</w:t>
      </w:r>
    </w:p>
    <w:p w:rsidR="00F90C68" w:rsidRDefault="00F90C68" w:rsidP="00F90C68">
      <w:pPr>
        <w:tabs>
          <w:tab w:val="left" w:pos="0"/>
        </w:tabs>
      </w:pPr>
      <w:r>
        <w:tab/>
        <w:t xml:space="preserve">Do wyznaczania krawędzi nasypów i wykopów należy stosować dobrze widoczne paliki lub wiechy. Wiechy należy stosować w przypadku nasypów o wysokości przekraczającej </w:t>
      </w:r>
      <w:smartTag w:uri="urn:schemas-microsoft-com:office:smarttags" w:element="metricconverter">
        <w:smartTagPr>
          <w:attr w:name="ProductID" w:val="1 metr"/>
        </w:smartTagPr>
        <w:r>
          <w:t>1 metr</w:t>
        </w:r>
      </w:smartTag>
      <w:r>
        <w:t xml:space="preserve"> oraz wykopów głębszych </w:t>
      </w:r>
      <w:r>
        <w:lastRenderedPageBreak/>
        <w:t xml:space="preserve">niż </w:t>
      </w:r>
      <w:smartTag w:uri="urn:schemas-microsoft-com:office:smarttags" w:element="metricconverter">
        <w:smartTagPr>
          <w:attr w:name="ProductID" w:val="1 metr"/>
        </w:smartTagPr>
        <w:r>
          <w:t>1 metr</w:t>
        </w:r>
      </w:smartTag>
      <w:r>
        <w:t>. Odległość między palikami lub wiechami należy dostosować do ukształtowania terenu oraz geometrii trasy drogowej. Odległość ta co najmniej powinna odpowiadać odstępowi kolejnych przekrojów poprzecznych.</w:t>
      </w:r>
    </w:p>
    <w:p w:rsidR="00F90C68" w:rsidRDefault="00F90C68" w:rsidP="00F90C68">
      <w:pPr>
        <w:tabs>
          <w:tab w:val="left" w:pos="0"/>
        </w:tabs>
      </w:pPr>
      <w:r>
        <w:tab/>
        <w:t>Profilowanie przekrojów poprzecznych musi umożliwiać wykonanie nasypów i wykopów o kształcie zgodnym z dokumentacją projektową.</w:t>
      </w:r>
    </w:p>
    <w:p w:rsidR="00F90C68" w:rsidRDefault="00F90C68" w:rsidP="00F90C68">
      <w:pPr>
        <w:pStyle w:val="Nagwek2"/>
      </w:pPr>
      <w:r>
        <w:t xml:space="preserve">5.4.5.  </w:t>
      </w:r>
      <w:r w:rsidRPr="00F90C68">
        <w:rPr>
          <w:b w:val="0"/>
        </w:rPr>
        <w:t>Wyznaczenie położenia obiektów mostowych</w:t>
      </w:r>
    </w:p>
    <w:p w:rsidR="00F90C68" w:rsidRDefault="00F90C68" w:rsidP="00F90C68">
      <w:pPr>
        <w:tabs>
          <w:tab w:val="left" w:pos="0"/>
        </w:tabs>
      </w:pPr>
      <w:r>
        <w:tab/>
        <w:t>Dla każdego z obiektów mostowych należy wyznaczyć jego położenie w terenie poprzez:</w:t>
      </w:r>
    </w:p>
    <w:p w:rsidR="00F90C68" w:rsidRDefault="00F90C68" w:rsidP="00F90C68">
      <w:pPr>
        <w:numPr>
          <w:ilvl w:val="0"/>
          <w:numId w:val="20"/>
        </w:numPr>
        <w:tabs>
          <w:tab w:val="left" w:pos="0"/>
        </w:tabs>
      </w:pPr>
      <w:r>
        <w:t>wytyczenie osi obiektu,</w:t>
      </w:r>
    </w:p>
    <w:p w:rsidR="00F90C68" w:rsidRDefault="00F90C68" w:rsidP="00F90C68">
      <w:pPr>
        <w:numPr>
          <w:ilvl w:val="0"/>
          <w:numId w:val="20"/>
        </w:numPr>
        <w:tabs>
          <w:tab w:val="left" w:pos="0"/>
        </w:tabs>
      </w:pPr>
      <w:r>
        <w:t>wytyczenie punktów określających usytuowanie (kontur) obiektu, w szczególności przyczółków i filarów mostów i wiaduktów.</w:t>
      </w:r>
    </w:p>
    <w:p w:rsidR="00F90C68" w:rsidRDefault="00F90C68" w:rsidP="00F90C68">
      <w:pPr>
        <w:tabs>
          <w:tab w:val="left" w:pos="0"/>
        </w:tabs>
      </w:pPr>
      <w:r>
        <w:tab/>
        <w:t>W przypadku mostów i wiaduktów dokumentacja projektowa powinna zawierać opis odpowiedniej osnowy realizacyjnej do wytyczenia tych obiektów.</w:t>
      </w:r>
    </w:p>
    <w:p w:rsidR="00F90C68" w:rsidRDefault="00F90C68" w:rsidP="00F90C68">
      <w:pPr>
        <w:tabs>
          <w:tab w:val="left" w:pos="0"/>
        </w:tabs>
      </w:pPr>
      <w:r>
        <w:tab/>
        <w:t>Położenie obiektu w planie należy określić z dokładn</w:t>
      </w:r>
      <w:r w:rsidR="00D53838">
        <w:t>ością określoną w</w:t>
      </w:r>
      <w:r>
        <w:t xml:space="preserve"> punkcie 5.4.3.</w:t>
      </w:r>
    </w:p>
    <w:p w:rsidR="00F90C68" w:rsidRDefault="00F90C68" w:rsidP="00F90C68">
      <w:pPr>
        <w:tabs>
          <w:tab w:val="left" w:pos="0"/>
        </w:tabs>
        <w:spacing w:before="120" w:after="120"/>
      </w:pPr>
      <w:r>
        <w:rPr>
          <w:b/>
        </w:rPr>
        <w:t xml:space="preserve">5.4.6. </w:t>
      </w:r>
      <w:r>
        <w:t>Skompletowanie dokumentacji geodezyjnej</w:t>
      </w:r>
    </w:p>
    <w:p w:rsidR="00F90C68" w:rsidRDefault="00F90C68" w:rsidP="00F90C68">
      <w:pPr>
        <w:tabs>
          <w:tab w:val="left" w:pos="0"/>
        </w:tabs>
      </w:pPr>
      <w:r>
        <w:tab/>
        <w:t>Dokumentację geodezyjną</w:t>
      </w:r>
      <w:r w:rsidR="004A1173">
        <w:t xml:space="preserve"> należy skompletować zgodnie z przepisami instrukcji 0-3 [4] z podziałem na:</w:t>
      </w:r>
    </w:p>
    <w:p w:rsidR="00A61130" w:rsidRPr="00424BE2" w:rsidRDefault="00A61130" w:rsidP="00A61130">
      <w:pPr>
        <w:pStyle w:val="Tekstpodstawowy"/>
        <w:widowControl w:val="0"/>
        <w:numPr>
          <w:ilvl w:val="0"/>
          <w:numId w:val="21"/>
        </w:numPr>
        <w:overflowPunct w:val="0"/>
        <w:autoSpaceDE w:val="0"/>
        <w:autoSpaceDN w:val="0"/>
        <w:adjustRightInd w:val="0"/>
        <w:spacing w:line="240" w:lineRule="auto"/>
        <w:ind w:left="284" w:hanging="284"/>
        <w:jc w:val="both"/>
        <w:textAlignment w:val="baseline"/>
        <w:rPr>
          <w:sz w:val="20"/>
        </w:rPr>
      </w:pPr>
      <w:r w:rsidRPr="00424BE2">
        <w:rPr>
          <w:sz w:val="20"/>
        </w:rPr>
        <w:t>akta postępowania przeznaczone dla Wykonawcy,</w:t>
      </w:r>
    </w:p>
    <w:p w:rsidR="00A61130" w:rsidRPr="00424BE2" w:rsidRDefault="00A61130" w:rsidP="00A61130">
      <w:pPr>
        <w:pStyle w:val="Tekstpodstawowy"/>
        <w:widowControl w:val="0"/>
        <w:numPr>
          <w:ilvl w:val="0"/>
          <w:numId w:val="22"/>
        </w:numPr>
        <w:overflowPunct w:val="0"/>
        <w:autoSpaceDE w:val="0"/>
        <w:autoSpaceDN w:val="0"/>
        <w:adjustRightInd w:val="0"/>
        <w:spacing w:line="240" w:lineRule="auto"/>
        <w:ind w:left="284" w:hanging="284"/>
        <w:jc w:val="both"/>
        <w:textAlignment w:val="baseline"/>
        <w:rPr>
          <w:sz w:val="20"/>
        </w:rPr>
      </w:pPr>
      <w:r w:rsidRPr="00424BE2">
        <w:rPr>
          <w:sz w:val="20"/>
        </w:rPr>
        <w:t>dokumentację techniczną przeznaczoną dla Zamawiającego,</w:t>
      </w:r>
    </w:p>
    <w:p w:rsidR="00A61130" w:rsidRPr="00424BE2" w:rsidRDefault="00A61130" w:rsidP="00A61130">
      <w:pPr>
        <w:pStyle w:val="Tekstpodstawowy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line="240" w:lineRule="auto"/>
        <w:ind w:left="284" w:hanging="284"/>
        <w:jc w:val="both"/>
        <w:textAlignment w:val="baseline"/>
        <w:rPr>
          <w:sz w:val="20"/>
        </w:rPr>
      </w:pPr>
      <w:r w:rsidRPr="00424BE2">
        <w:rPr>
          <w:sz w:val="20"/>
        </w:rPr>
        <w:t>dokumentację techniczną przezn</w:t>
      </w:r>
      <w:r>
        <w:rPr>
          <w:sz w:val="20"/>
        </w:rPr>
        <w:t>aczoną dla ośrodka dokumentacji geodezyjnej i kartograficznej.</w:t>
      </w:r>
    </w:p>
    <w:p w:rsidR="00A61130" w:rsidRPr="00424BE2" w:rsidRDefault="00A61130" w:rsidP="00A61130">
      <w:pPr>
        <w:pStyle w:val="Tekstpodstawowy"/>
        <w:spacing w:line="240" w:lineRule="auto"/>
        <w:ind w:firstLine="709"/>
        <w:jc w:val="both"/>
        <w:rPr>
          <w:sz w:val="20"/>
        </w:rPr>
      </w:pPr>
      <w:r w:rsidRPr="00424BE2">
        <w:rPr>
          <w:sz w:val="20"/>
        </w:rPr>
        <w:t>Sposób skompletowania d</w:t>
      </w:r>
      <w:r>
        <w:rPr>
          <w:sz w:val="20"/>
        </w:rPr>
        <w:t xml:space="preserve">okumentacji, o której mowa w </w:t>
      </w:r>
      <w:r w:rsidRPr="00424BE2">
        <w:rPr>
          <w:sz w:val="20"/>
        </w:rPr>
        <w:t xml:space="preserve"> </w:t>
      </w:r>
      <w:proofErr w:type="spellStart"/>
      <w:r w:rsidRPr="00424BE2">
        <w:rPr>
          <w:sz w:val="20"/>
        </w:rPr>
        <w:t>ppkcie</w:t>
      </w:r>
      <w:proofErr w:type="spellEnd"/>
      <w:r w:rsidRPr="00424BE2">
        <w:rPr>
          <w:sz w:val="20"/>
        </w:rPr>
        <w:t xml:space="preserve"> 3 oraz formę dokumentów należy uzgodnić z ośrodkiem dok</w:t>
      </w:r>
      <w:r>
        <w:rPr>
          <w:sz w:val="20"/>
        </w:rPr>
        <w:t>umentacji. Zamawiający poda w S</w:t>
      </w:r>
      <w:r w:rsidRPr="00424BE2">
        <w:rPr>
          <w:sz w:val="20"/>
        </w:rPr>
        <w:t>T, czy dokumentację tę należy okazać Zamawiającemu do wglądu.</w:t>
      </w:r>
    </w:p>
    <w:p w:rsidR="00A61130" w:rsidRDefault="00A61130" w:rsidP="00A61130">
      <w:pPr>
        <w:pStyle w:val="Nagwek2"/>
      </w:pPr>
      <w:r>
        <w:t>5.5. Pomiar powykonawczy wybudowanej drogi</w:t>
      </w:r>
    </w:p>
    <w:p w:rsidR="00A61130" w:rsidRDefault="00A61130" w:rsidP="00FE7A88">
      <w:pPr>
        <w:spacing w:after="120"/>
      </w:pPr>
      <w:r>
        <w:rPr>
          <w:b/>
        </w:rPr>
        <w:t xml:space="preserve">5.5.1. </w:t>
      </w:r>
      <w:r>
        <w:t>Zebranie materiałów i informacji</w:t>
      </w:r>
    </w:p>
    <w:p w:rsidR="00A61130" w:rsidRDefault="00FE7A88" w:rsidP="00A61130">
      <w:r>
        <w:tab/>
        <w:t>Wykonawca powinien zapoznać się z zakresem opracowania i uzyskać od Zamawiającego instrukcje dotyczące ewentualnych etapów wykonywania pomiarów powykonawczych.</w:t>
      </w:r>
    </w:p>
    <w:p w:rsidR="00FE7A88" w:rsidRDefault="00FE7A88" w:rsidP="00A61130">
      <w:r>
        <w:tab/>
        <w:t>Pomiary powykonawcze powinny być poprzedzone uzyskaniem z ośrodków dokumentacji geodezyjnej i kartograficznej informacji o rodzaju, położeniu i stanie punktów</w:t>
      </w:r>
      <w:r w:rsidR="00211C03">
        <w:t xml:space="preserve"> osnowy geodezyjnej (poziomej i </w:t>
      </w:r>
      <w:r>
        <w:t>wysokościowej) oraz o mapie zasadniczej i katastralnej.</w:t>
      </w:r>
    </w:p>
    <w:p w:rsidR="00FE7A88" w:rsidRDefault="00FE7A88" w:rsidP="00A61130">
      <w:r>
        <w:tab/>
        <w:t>W przypadku stwierdzenia, że w trakcie realizacji obiektu nie została wykonana bieżąca inwentaryzacja sieci uzbrojenia terenu, należy powiadomić o tym Zamawiającego.</w:t>
      </w:r>
    </w:p>
    <w:p w:rsidR="00FE7A88" w:rsidRDefault="00FE7A88" w:rsidP="00A61130">
      <w:r>
        <w:tab/>
        <w:t>Przy analizie zebranych materiałów i informacji należy ustalić:</w:t>
      </w:r>
    </w:p>
    <w:p w:rsidR="00FE7A88" w:rsidRDefault="00FE7A88" w:rsidP="00FE7A88">
      <w:pPr>
        <w:numPr>
          <w:ilvl w:val="0"/>
          <w:numId w:val="24"/>
        </w:numPr>
      </w:pPr>
      <w:r>
        <w:t>klasy i dokładności istniejących osnów geodezyjnych oraz możliwości wykorzystania ich do pomiarów powykonawczych,</w:t>
      </w:r>
    </w:p>
    <w:p w:rsidR="00FE7A88" w:rsidRDefault="00FE7A88" w:rsidP="00FE7A88">
      <w:pPr>
        <w:numPr>
          <w:ilvl w:val="0"/>
          <w:numId w:val="24"/>
        </w:numPr>
      </w:pPr>
      <w:r>
        <w:t>rodzaje układów współrzędnych i poziomów odniesienia,</w:t>
      </w:r>
    </w:p>
    <w:p w:rsidR="00FE7A88" w:rsidRDefault="00FE7A88" w:rsidP="00FE7A88">
      <w:pPr>
        <w:numPr>
          <w:ilvl w:val="0"/>
          <w:numId w:val="24"/>
        </w:numPr>
      </w:pPr>
      <w:r>
        <w:t xml:space="preserve">zakres i sposób aktualizacji dokumentów bazowych, znajdujących się w </w:t>
      </w:r>
      <w:r w:rsidR="00752187">
        <w:t>ośrodku dokumentacji o wyniku pomiaru powykonawczego.</w:t>
      </w:r>
    </w:p>
    <w:p w:rsidR="00752187" w:rsidRDefault="00752187" w:rsidP="00752187">
      <w:pPr>
        <w:spacing w:before="120" w:after="120"/>
      </w:pPr>
      <w:r>
        <w:rPr>
          <w:b/>
        </w:rPr>
        <w:t xml:space="preserve">5.5.2. </w:t>
      </w:r>
      <w:r>
        <w:t>Prace pomiarowe i kameralne</w:t>
      </w:r>
    </w:p>
    <w:p w:rsidR="00752187" w:rsidRDefault="00752187" w:rsidP="00752187">
      <w:r>
        <w:tab/>
        <w:t>W pierwszej fazie prac należy wykonać: ogólne rozeznanie w terenie, odszukanie punktów istniejącej osnowy geodezyjnej z ustaleniem stanu technicznego tych punktów oraz aktualizacją opisów topograficznych, zbadanie wizur pomiędzy punktami i ewentualne ich oczyszczenie, wstępne rozeznanie odnośnie konieczności uzupełnienia lub zaprojektowania osnowy poziomej III klasy oraz osnowy pomiarowej.</w:t>
      </w:r>
    </w:p>
    <w:p w:rsidR="00752187" w:rsidRDefault="00752187" w:rsidP="00752187">
      <w:r>
        <w:tab/>
        <w:t xml:space="preserve">Następnie należy pomierzyć wznowioną lub założoną osnowę, a następnie wykonać pomiary inwentaryzacyjne, zgodnie z instrukcją G-4 [8] </w:t>
      </w:r>
      <w:proofErr w:type="spellStart"/>
      <w:r>
        <w:t>GUGiK</w:t>
      </w:r>
      <w:proofErr w:type="spellEnd"/>
      <w:r>
        <w:t>, mierząc wszystkie elementy treści mapy zasadniczej oraz treść dodatkową obejmującą: granice ustalone według stanu prawnego, kilometraż dróg, znaki drogowe, punkty referencyjne, obiekty mostowe z rzędnymi wlotu i wylotu, światłem i skrajnią, wszystkie drzewa w pasie drogowym, zabytki i pomniki przyrody, wszystkie ogrodzenia z furtkami i brama</w:t>
      </w:r>
      <w:r w:rsidR="00211C03">
        <w:t>mi oraz z podziałem na trwałe i </w:t>
      </w:r>
      <w:r>
        <w:t>nietrwałe, rowy, studnie z ich średnicami, przekroje poprzeczne dróg co 20÷50 m oraz inne elementy według wymagań Zamawiającego.</w:t>
      </w:r>
    </w:p>
    <w:p w:rsidR="00752187" w:rsidRDefault="00752187" w:rsidP="00752187">
      <w:r>
        <w:tab/>
        <w:t>Prace obliczeniowe należy wykonać przy pomocy sprzętu komputerowego. Wniesienie pomierzonej treści na mapę zasadniczą oraz mapę katastralną należy wykonać metodą klasyczną (kartowaniem i kreśleniem ręcznym) lub przy pomocy pl</w:t>
      </w:r>
      <w:r w:rsidR="00F90971">
        <w:t>o</w:t>
      </w:r>
      <w:r>
        <w:t>tera.</w:t>
      </w:r>
    </w:p>
    <w:p w:rsidR="00F90971" w:rsidRDefault="00F90971" w:rsidP="00752187">
      <w:r>
        <w:tab/>
        <w:t>Wtórnik mapy zasadniczej dla Zamawiającego należy uzupełnić o elementy wymienione w drugim akapicie niniejszego punktu, tą samą techniką z jaką została wykonana mapa (numeryczną względnie analogową).</w:t>
      </w:r>
    </w:p>
    <w:p w:rsidR="00F90971" w:rsidRDefault="00F90971" w:rsidP="00752187">
      <w:r>
        <w:tab/>
        <w:t>Dokumentację geodezyjną i kartograficzną należy skompletować zgodnie z przepisami instrukcji 0-3 [4], z podziałem na: akta postępowania przeznaczone dla Wykonawcy, dokumentację techniczną przeznaczoną dla Zamawiającego i dokumentację techniczną przeznaczoną dla ośr</w:t>
      </w:r>
      <w:r w:rsidR="00211C03">
        <w:t xml:space="preserve">odka dokumentacji geodezyjnej </w:t>
      </w:r>
      <w:r w:rsidR="00211C03">
        <w:lastRenderedPageBreak/>
        <w:t>i </w:t>
      </w:r>
      <w:r>
        <w:t>kartograficznej. Sposób skompletowania i formę dokumentacji dla ośrodka</w:t>
      </w:r>
      <w:r w:rsidR="00211C03">
        <w:t xml:space="preserve"> dokumentacji należy uzgodnić z </w:t>
      </w:r>
      <w:r>
        <w:t>ośrodkiem oraz ustalić czy tę dokumentację należy okazać Zamawiającemu do wglądu.</w:t>
      </w:r>
    </w:p>
    <w:p w:rsidR="00F90971" w:rsidRDefault="00F90971" w:rsidP="00F90971">
      <w:pPr>
        <w:spacing w:before="120" w:after="120"/>
      </w:pPr>
      <w:r>
        <w:rPr>
          <w:b/>
        </w:rPr>
        <w:t xml:space="preserve">5.5.3. </w:t>
      </w:r>
      <w:r>
        <w:t>Dokumentacja dla Zamawiającego</w:t>
      </w:r>
    </w:p>
    <w:p w:rsidR="00F90971" w:rsidRPr="00F90971" w:rsidRDefault="00F90971" w:rsidP="00752187">
      <w:r>
        <w:tab/>
        <w:t>Jeśli Zamawiający nie ustalił inaczej, to należy skompletować dla Zamawiającego następujące materiały:</w:t>
      </w:r>
    </w:p>
    <w:p w:rsidR="00F90C68" w:rsidRDefault="00F90971" w:rsidP="00F90971">
      <w:pPr>
        <w:numPr>
          <w:ilvl w:val="0"/>
          <w:numId w:val="25"/>
        </w:numPr>
      </w:pPr>
      <w:r>
        <w:t>sprawozdanie techniczne,</w:t>
      </w:r>
    </w:p>
    <w:p w:rsidR="00F90971" w:rsidRDefault="00F90971" w:rsidP="00F90971">
      <w:pPr>
        <w:numPr>
          <w:ilvl w:val="0"/>
          <w:numId w:val="25"/>
        </w:numPr>
      </w:pPr>
      <w:r>
        <w:t>wtórnik mapy zasadniczej uzupełniony dodatkową treścią, którą wymieniono w punkcie 5.5.2,</w:t>
      </w:r>
    </w:p>
    <w:p w:rsidR="00F90971" w:rsidRDefault="00F90971" w:rsidP="00F90971">
      <w:pPr>
        <w:numPr>
          <w:ilvl w:val="0"/>
          <w:numId w:val="25"/>
        </w:numPr>
      </w:pPr>
      <w:r>
        <w:t>kopie wykazów współrzędnych punktów osnowy oraz wykazy wspó</w:t>
      </w:r>
      <w:r w:rsidR="00211C03">
        <w:t>łrzędnych punktów granicznych w </w:t>
      </w:r>
      <w:r>
        <w:t>postaci dysku i wydruku na papierze,</w:t>
      </w:r>
    </w:p>
    <w:p w:rsidR="00F90971" w:rsidRDefault="00F90971" w:rsidP="00F90971">
      <w:pPr>
        <w:numPr>
          <w:ilvl w:val="0"/>
          <w:numId w:val="25"/>
        </w:numPr>
      </w:pPr>
      <w:r>
        <w:t>kopie protokołów przekazania znaków geodezyjnych pod ochronę,</w:t>
      </w:r>
    </w:p>
    <w:p w:rsidR="00F90971" w:rsidRDefault="00F90971" w:rsidP="00F90971">
      <w:pPr>
        <w:numPr>
          <w:ilvl w:val="0"/>
          <w:numId w:val="25"/>
        </w:numPr>
      </w:pPr>
      <w:r>
        <w:t>kopie opisów topograficznych,</w:t>
      </w:r>
    </w:p>
    <w:p w:rsidR="00F90971" w:rsidRDefault="00F90971" w:rsidP="00F90971">
      <w:pPr>
        <w:numPr>
          <w:ilvl w:val="0"/>
          <w:numId w:val="25"/>
        </w:numPr>
      </w:pPr>
      <w:r>
        <w:t>kopie szkiców polowych,</w:t>
      </w:r>
    </w:p>
    <w:p w:rsidR="00F90971" w:rsidRDefault="00F90971" w:rsidP="00F90971">
      <w:pPr>
        <w:numPr>
          <w:ilvl w:val="0"/>
          <w:numId w:val="25"/>
        </w:numPr>
      </w:pPr>
      <w:r>
        <w:t>nośnik elektroniczny (dysk) z mapą numeryczną oraz wydruk ploterem tych map, jeżeli mapa realizowana jest numerycznie,</w:t>
      </w:r>
    </w:p>
    <w:p w:rsidR="00F90971" w:rsidRDefault="00F90971" w:rsidP="00F90971">
      <w:pPr>
        <w:numPr>
          <w:ilvl w:val="0"/>
          <w:numId w:val="25"/>
        </w:numPr>
      </w:pPr>
      <w:r>
        <w:t>inne materiały zgodne z wymaganiami Zamawiającego.</w:t>
      </w:r>
    </w:p>
    <w:p w:rsidR="00837F2E" w:rsidRDefault="00837F2E" w:rsidP="00837F2E">
      <w:pPr>
        <w:pStyle w:val="Nagwek1"/>
      </w:pPr>
      <w:bookmarkStart w:id="67" w:name="_Toc424534470"/>
      <w:bookmarkStart w:id="68" w:name="_Toc46644001"/>
      <w:bookmarkStart w:id="69" w:name="_Toc51995834"/>
      <w:bookmarkStart w:id="70" w:name="_Toc70745916"/>
      <w:bookmarkStart w:id="71" w:name="_Toc113338102"/>
      <w:bookmarkStart w:id="72" w:name="_Toc124213278"/>
      <w:bookmarkStart w:id="73" w:name="_Toc144694240"/>
      <w:bookmarkStart w:id="74" w:name="_Toc144793980"/>
      <w:bookmarkStart w:id="75" w:name="_Toc146429505"/>
      <w:bookmarkStart w:id="76" w:name="_Toc147039497"/>
      <w:bookmarkStart w:id="77" w:name="_Toc161023547"/>
      <w:bookmarkStart w:id="78" w:name="_Toc164048103"/>
      <w:bookmarkStart w:id="79" w:name="_Toc274137175"/>
      <w:r>
        <w:t>6. KONTROLA JAKOŚCI ROBÓT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</w:p>
    <w:p w:rsidR="00837F2E" w:rsidRDefault="00837F2E" w:rsidP="00837F2E">
      <w:pPr>
        <w:pStyle w:val="Nagwek2"/>
      </w:pPr>
      <w:r>
        <w:t>6.1. Ogólne zasady kontroli jakości robót</w:t>
      </w:r>
    </w:p>
    <w:p w:rsidR="00837F2E" w:rsidRDefault="00837F2E" w:rsidP="00837F2E">
      <w:r>
        <w:tab/>
        <w:t>Ogólne zasady k</w:t>
      </w:r>
      <w:r w:rsidR="00D53838">
        <w:t xml:space="preserve">ontroli jakości robót podano w </w:t>
      </w:r>
      <w:r>
        <w:t>ST D-M-00.00.00 „Wymagania ogólne” [1] pkt 6.</w:t>
      </w:r>
    </w:p>
    <w:p w:rsidR="00837F2E" w:rsidRDefault="00837F2E" w:rsidP="00837F2E">
      <w:pPr>
        <w:pStyle w:val="Nagwek2"/>
      </w:pPr>
      <w:r>
        <w:t>6.2. Kontrola jakości prac</w:t>
      </w:r>
    </w:p>
    <w:p w:rsidR="00837F2E" w:rsidRDefault="00355FD3" w:rsidP="00837F2E">
      <w:r>
        <w:tab/>
        <w:t>Kontrola jakości prac pomiarowych powinna obejmować:</w:t>
      </w:r>
    </w:p>
    <w:p w:rsidR="00355FD3" w:rsidRDefault="00355FD3" w:rsidP="00355FD3">
      <w:pPr>
        <w:numPr>
          <w:ilvl w:val="0"/>
          <w:numId w:val="28"/>
        </w:numPr>
      </w:pPr>
      <w:r>
        <w:t>wewnętrzną kontrolę prowadzoną przez Wykonawcę robót geodezyjnych, która powinna zapewniać możliwość śledzenia przebiegu prac, oceniania ich jakości oraz usuwania nieprawidłowości mogących mieć wpływ na kolejne etapy robót,</w:t>
      </w:r>
    </w:p>
    <w:p w:rsidR="00355FD3" w:rsidRDefault="00355FD3" w:rsidP="00355FD3">
      <w:pPr>
        <w:numPr>
          <w:ilvl w:val="0"/>
          <w:numId w:val="28"/>
        </w:numPr>
      </w:pPr>
      <w:r>
        <w:t>kontrolę prowadzoną przez służbę nadzoru (Inżyniera),</w:t>
      </w:r>
    </w:p>
    <w:p w:rsidR="00355FD3" w:rsidRDefault="00355FD3" w:rsidP="00355FD3">
      <w:pPr>
        <w:numPr>
          <w:ilvl w:val="0"/>
          <w:numId w:val="28"/>
        </w:numPr>
      </w:pPr>
      <w:r>
        <w:t xml:space="preserve">przestrzeganie ogólnych zasad prac określonych w instrukcjach i wytycznych </w:t>
      </w:r>
      <w:proofErr w:type="spellStart"/>
      <w:r>
        <w:t>G</w:t>
      </w:r>
      <w:r w:rsidR="00211C03">
        <w:t>UGiK</w:t>
      </w:r>
      <w:proofErr w:type="spellEnd"/>
      <w:r w:rsidR="00211C03">
        <w:t xml:space="preserve"> [3÷10], zgodnie z </w:t>
      </w:r>
      <w:r>
        <w:t>wymaganiami podanymi w punkcie 5,</w:t>
      </w:r>
    </w:p>
    <w:p w:rsidR="00355FD3" w:rsidRDefault="00355FD3" w:rsidP="00355FD3">
      <w:pPr>
        <w:numPr>
          <w:ilvl w:val="0"/>
          <w:numId w:val="28"/>
        </w:numPr>
      </w:pPr>
      <w:r>
        <w:t>sporządzenie przez Wykonawcę robót geodezyjnych protokołu z wewnętrznej kontroli robót.</w:t>
      </w:r>
    </w:p>
    <w:p w:rsidR="00355FD3" w:rsidRDefault="00355FD3" w:rsidP="00C97459">
      <w:pPr>
        <w:ind w:firstLine="709"/>
      </w:pPr>
      <w:r>
        <w:t xml:space="preserve">Kontrolę należy prowadzić według ogólnych zasad określonych w instrukcjach i wytycznych </w:t>
      </w:r>
      <w:proofErr w:type="spellStart"/>
      <w:r>
        <w:t>GUGiK</w:t>
      </w:r>
      <w:proofErr w:type="spellEnd"/>
      <w:r>
        <w:t xml:space="preserve"> </w:t>
      </w:r>
      <w:r w:rsidR="00C97459">
        <w:t>[3÷10], zgodnie z wymaganiami podanymi w punkcie 5.4.3.</w:t>
      </w:r>
    </w:p>
    <w:p w:rsidR="00190A24" w:rsidRDefault="00190A24" w:rsidP="00190A24">
      <w:pPr>
        <w:pStyle w:val="Nagwek1"/>
      </w:pPr>
      <w:bookmarkStart w:id="80" w:name="_Toc274137176"/>
      <w:r>
        <w:t>7. OBMIAR ROBÓT</w:t>
      </w:r>
      <w:bookmarkEnd w:id="80"/>
    </w:p>
    <w:p w:rsidR="00190A24" w:rsidRDefault="00190A24" w:rsidP="00190A24">
      <w:pPr>
        <w:pStyle w:val="Nagwek2"/>
      </w:pPr>
      <w:r>
        <w:t>7.1. Ogólne zasady obmiaru robót</w:t>
      </w:r>
    </w:p>
    <w:p w:rsidR="00190A24" w:rsidRDefault="00190A24" w:rsidP="00190A24">
      <w:pPr>
        <w:tabs>
          <w:tab w:val="left" w:pos="0"/>
        </w:tabs>
      </w:pPr>
      <w:r>
        <w:tab/>
        <w:t>Ogólne</w:t>
      </w:r>
      <w:r w:rsidR="00D53838">
        <w:t xml:space="preserve"> zasady obmiaru robót podano w </w:t>
      </w:r>
      <w:r>
        <w:t>ST D-M-00.00.00 „Wymagania ogólne”</w:t>
      </w:r>
      <w:r w:rsidR="00C97459">
        <w:t xml:space="preserve"> [1]</w:t>
      </w:r>
      <w:r>
        <w:t xml:space="preserve"> pkt 7.</w:t>
      </w:r>
    </w:p>
    <w:p w:rsidR="00190A24" w:rsidRDefault="00190A24" w:rsidP="00190A24">
      <w:pPr>
        <w:pStyle w:val="Nagwek2"/>
      </w:pPr>
      <w:r>
        <w:t>7.2. Jednostka obmiarowa</w:t>
      </w:r>
    </w:p>
    <w:p w:rsidR="00190A24" w:rsidRDefault="00190A24" w:rsidP="00190A24">
      <w:pPr>
        <w:tabs>
          <w:tab w:val="left" w:pos="0"/>
        </w:tabs>
      </w:pPr>
      <w:r>
        <w:tab/>
        <w:t>Jednostką obmiarową jest km (kilometr) odtworzonej trasy w terenie.</w:t>
      </w:r>
    </w:p>
    <w:p w:rsidR="00190A24" w:rsidRDefault="00190A24" w:rsidP="00190A24">
      <w:pPr>
        <w:tabs>
          <w:tab w:val="left" w:pos="0"/>
        </w:tabs>
      </w:pPr>
      <w:r>
        <w:tab/>
      </w:r>
      <w:r w:rsidR="00C97459">
        <w:t>Przy pomiarach powykonawczych wybudowanej drogi przyjmuje się jednostki: km (kilometr) i ha (hektar).</w:t>
      </w:r>
    </w:p>
    <w:p w:rsidR="00190A24" w:rsidRDefault="00190A24" w:rsidP="00190A24">
      <w:pPr>
        <w:pStyle w:val="Nagwek1"/>
      </w:pPr>
      <w:bookmarkStart w:id="81" w:name="_Toc274137177"/>
      <w:r>
        <w:t>8. ODBIÓR ROBÓT</w:t>
      </w:r>
      <w:bookmarkEnd w:id="81"/>
    </w:p>
    <w:p w:rsidR="00190A24" w:rsidRDefault="00190A24" w:rsidP="00190A24">
      <w:pPr>
        <w:pStyle w:val="Nagwek2"/>
      </w:pPr>
      <w:r>
        <w:t>8.1. Ogólne zasady odbioru robót</w:t>
      </w:r>
    </w:p>
    <w:p w:rsidR="00190A24" w:rsidRDefault="00190A24" w:rsidP="00190A24">
      <w:pPr>
        <w:tabs>
          <w:tab w:val="left" w:pos="0"/>
        </w:tabs>
      </w:pPr>
      <w:r>
        <w:rPr>
          <w:b/>
        </w:rPr>
        <w:tab/>
      </w:r>
      <w:r>
        <w:t>Ogólne</w:t>
      </w:r>
      <w:r w:rsidR="00D53838">
        <w:t xml:space="preserve"> zasady odbioru robót podano w </w:t>
      </w:r>
      <w:r>
        <w:t>ST D-M-00.00.00 „Wymagania ogólne”</w:t>
      </w:r>
      <w:r w:rsidR="00C97459">
        <w:t xml:space="preserve"> [1]</w:t>
      </w:r>
      <w:r>
        <w:t xml:space="preserve"> pkt 8.</w:t>
      </w:r>
    </w:p>
    <w:p w:rsidR="00190A24" w:rsidRDefault="00190A24" w:rsidP="00190A24">
      <w:pPr>
        <w:pStyle w:val="Nagwek2"/>
      </w:pPr>
      <w:r>
        <w:t>8.2. Sposób odbioru robót</w:t>
      </w:r>
    </w:p>
    <w:p w:rsidR="00190A24" w:rsidRDefault="00190A24" w:rsidP="00190A24">
      <w:pPr>
        <w:tabs>
          <w:tab w:val="left" w:pos="0"/>
        </w:tabs>
      </w:pPr>
      <w:r>
        <w:tab/>
        <w:t xml:space="preserve">Odbiór robót następuje na podstawie </w:t>
      </w:r>
      <w:r w:rsidR="00C97459">
        <w:t>protokołu odbioru oraz dokumentacji technicznej przeznaczonej dla Zamawiającego.</w:t>
      </w:r>
    </w:p>
    <w:p w:rsidR="00190A24" w:rsidRDefault="00190A24" w:rsidP="00190A24">
      <w:pPr>
        <w:pStyle w:val="Nagwek1"/>
      </w:pPr>
      <w:bookmarkStart w:id="82" w:name="_Toc274137178"/>
      <w:r>
        <w:t>9. PODSTAWA PŁATNOŚCI</w:t>
      </w:r>
      <w:bookmarkEnd w:id="82"/>
    </w:p>
    <w:p w:rsidR="00190A24" w:rsidRDefault="00190A24" w:rsidP="00190A24">
      <w:pPr>
        <w:pStyle w:val="Nagwek2"/>
      </w:pPr>
      <w:r>
        <w:t>9.1. Ogólne ustalenia dotyczące podstawy płatności</w:t>
      </w:r>
    </w:p>
    <w:p w:rsidR="00190A24" w:rsidRDefault="00190A24" w:rsidP="00190A24">
      <w:pPr>
        <w:tabs>
          <w:tab w:val="left" w:pos="0"/>
        </w:tabs>
      </w:pPr>
      <w:r>
        <w:tab/>
        <w:t>Ogólne ustalenia dotyczą</w:t>
      </w:r>
      <w:r w:rsidR="00D53838">
        <w:t xml:space="preserve">ce podstawy płatności podano w </w:t>
      </w:r>
      <w:r>
        <w:t>ST D-M-00.00.00 „Wymagania ogólne”</w:t>
      </w:r>
      <w:r w:rsidR="00C97459">
        <w:t xml:space="preserve"> [1]</w:t>
      </w:r>
      <w:r>
        <w:t xml:space="preserve"> pkt 9.</w:t>
      </w:r>
    </w:p>
    <w:p w:rsidR="00190A24" w:rsidRDefault="00190A24" w:rsidP="00190A24">
      <w:pPr>
        <w:pStyle w:val="Nagwek2"/>
      </w:pPr>
      <w:r>
        <w:t>9.2. Cena jednostki obmiarowej</w:t>
      </w:r>
    </w:p>
    <w:p w:rsidR="00190A24" w:rsidRDefault="00190A24" w:rsidP="00190A24">
      <w:pPr>
        <w:tabs>
          <w:tab w:val="left" w:pos="0"/>
        </w:tabs>
      </w:pPr>
      <w:r>
        <w:tab/>
        <w:t>Cena wykonania robót obejmuje:</w:t>
      </w:r>
    </w:p>
    <w:p w:rsidR="00C97459" w:rsidRDefault="00C97459" w:rsidP="00190A24">
      <w:pPr>
        <w:numPr>
          <w:ilvl w:val="0"/>
          <w:numId w:val="26"/>
        </w:numPr>
        <w:tabs>
          <w:tab w:val="left" w:pos="0"/>
        </w:tabs>
      </w:pPr>
      <w:r>
        <w:lastRenderedPageBreak/>
        <w:t>zakup, dostarczenie i składowanie potrzebnych materiałów,</w:t>
      </w:r>
    </w:p>
    <w:p w:rsidR="00C97459" w:rsidRDefault="00C97459" w:rsidP="00190A24">
      <w:pPr>
        <w:numPr>
          <w:ilvl w:val="0"/>
          <w:numId w:val="26"/>
        </w:numPr>
        <w:tabs>
          <w:tab w:val="left" w:pos="0"/>
        </w:tabs>
      </w:pPr>
      <w:r>
        <w:t>koszt zapewnienia niezbędnych czynników produkcji,</w:t>
      </w:r>
    </w:p>
    <w:p w:rsidR="00C97459" w:rsidRDefault="00C97459" w:rsidP="00190A24">
      <w:pPr>
        <w:numPr>
          <w:ilvl w:val="0"/>
          <w:numId w:val="26"/>
        </w:numPr>
        <w:tabs>
          <w:tab w:val="left" w:pos="0"/>
        </w:tabs>
      </w:pPr>
      <w:r>
        <w:t>zakup i dostarczenie materiałów,</w:t>
      </w:r>
    </w:p>
    <w:p w:rsidR="00190A24" w:rsidRDefault="00190A24" w:rsidP="00190A24">
      <w:pPr>
        <w:numPr>
          <w:ilvl w:val="0"/>
          <w:numId w:val="26"/>
        </w:numPr>
        <w:tabs>
          <w:tab w:val="left" w:pos="0"/>
        </w:tabs>
      </w:pPr>
      <w:r>
        <w:t>sprawdzenie wyznaczenia punktów głównych osi trasy i punktów wysokościowych,</w:t>
      </w:r>
    </w:p>
    <w:p w:rsidR="00190A24" w:rsidRDefault="00190A24" w:rsidP="00190A24">
      <w:pPr>
        <w:numPr>
          <w:ilvl w:val="0"/>
          <w:numId w:val="26"/>
        </w:numPr>
        <w:tabs>
          <w:tab w:val="left" w:pos="0"/>
        </w:tabs>
      </w:pPr>
      <w:r>
        <w:t>uzupełnienie osi trasy dodatkowymi punktami,</w:t>
      </w:r>
    </w:p>
    <w:p w:rsidR="00190A24" w:rsidRDefault="00190A24" w:rsidP="00190A24">
      <w:pPr>
        <w:numPr>
          <w:ilvl w:val="0"/>
          <w:numId w:val="26"/>
        </w:numPr>
        <w:tabs>
          <w:tab w:val="left" w:pos="0"/>
        </w:tabs>
      </w:pPr>
      <w:r>
        <w:t>wyznaczenie dodatkowych punktów wysokościowych,</w:t>
      </w:r>
    </w:p>
    <w:p w:rsidR="00C97459" w:rsidRDefault="00C97459" w:rsidP="00190A24">
      <w:pPr>
        <w:numPr>
          <w:ilvl w:val="0"/>
          <w:numId w:val="26"/>
        </w:numPr>
        <w:tabs>
          <w:tab w:val="left" w:pos="0"/>
        </w:tabs>
      </w:pPr>
      <w:r>
        <w:t>wyznaczenie zjazdów i uzgodnienie ich z właścicielami nieruchomości,</w:t>
      </w:r>
    </w:p>
    <w:p w:rsidR="00190A24" w:rsidRDefault="00190A24" w:rsidP="00190A24">
      <w:pPr>
        <w:numPr>
          <w:ilvl w:val="0"/>
          <w:numId w:val="26"/>
        </w:numPr>
        <w:tabs>
          <w:tab w:val="left" w:pos="0"/>
        </w:tabs>
      </w:pPr>
      <w:r>
        <w:t>wyznaczenie przekrojów poprzecznych z ewentualnym wytyczeniem dodatkowych przekrojów,</w:t>
      </w:r>
    </w:p>
    <w:p w:rsidR="00C97459" w:rsidRDefault="00C97459" w:rsidP="00190A24">
      <w:pPr>
        <w:numPr>
          <w:ilvl w:val="0"/>
          <w:numId w:val="26"/>
        </w:numPr>
        <w:tabs>
          <w:tab w:val="left" w:pos="0"/>
        </w:tabs>
      </w:pPr>
      <w:r>
        <w:t xml:space="preserve">wyznaczenie punktów roboczego </w:t>
      </w:r>
      <w:proofErr w:type="spellStart"/>
      <w:r>
        <w:t>pikietażu</w:t>
      </w:r>
      <w:proofErr w:type="spellEnd"/>
      <w:r>
        <w:t xml:space="preserve"> trasy,</w:t>
      </w:r>
    </w:p>
    <w:p w:rsidR="00C97459" w:rsidRDefault="00C97459" w:rsidP="00190A24">
      <w:pPr>
        <w:numPr>
          <w:ilvl w:val="0"/>
          <w:numId w:val="26"/>
        </w:numPr>
        <w:tabs>
          <w:tab w:val="left" w:pos="0"/>
        </w:tabs>
      </w:pPr>
      <w:r>
        <w:t>ustawienie łat z wyznaczeniem pochylenia skarp,</w:t>
      </w:r>
    </w:p>
    <w:p w:rsidR="00190A24" w:rsidRDefault="00190A24" w:rsidP="00190A24">
      <w:pPr>
        <w:numPr>
          <w:ilvl w:val="0"/>
          <w:numId w:val="26"/>
        </w:numPr>
        <w:tabs>
          <w:tab w:val="left" w:pos="0"/>
        </w:tabs>
      </w:pPr>
      <w:proofErr w:type="spellStart"/>
      <w:r>
        <w:t>zastabilizowanie</w:t>
      </w:r>
      <w:proofErr w:type="spellEnd"/>
      <w:r>
        <w:t xml:space="preserve"> punktów w sposób trwały, ochrona ich przed zniszczeniem i oznakowanie ułatwiające odsz</w:t>
      </w:r>
      <w:r w:rsidR="00C97459">
        <w:t>ukanie i ewentualne odtworzenie,</w:t>
      </w:r>
    </w:p>
    <w:p w:rsidR="00C97459" w:rsidRDefault="00C97459" w:rsidP="00190A24">
      <w:pPr>
        <w:numPr>
          <w:ilvl w:val="0"/>
          <w:numId w:val="26"/>
        </w:numPr>
        <w:tabs>
          <w:tab w:val="left" w:pos="0"/>
        </w:tabs>
      </w:pPr>
      <w:r>
        <w:t>prace pomiarowe i kameralne przy pomiarze powykonawczym wybudowanej drogi według wymagań dokumentacji technicznej,</w:t>
      </w:r>
    </w:p>
    <w:p w:rsidR="00C97459" w:rsidRDefault="00C97459" w:rsidP="00190A24">
      <w:pPr>
        <w:numPr>
          <w:ilvl w:val="0"/>
          <w:numId w:val="26"/>
        </w:numPr>
        <w:tabs>
          <w:tab w:val="left" w:pos="0"/>
        </w:tabs>
      </w:pPr>
      <w:r>
        <w:t>koszty ośrodków geodezyjnych.</w:t>
      </w:r>
    </w:p>
    <w:p w:rsidR="00C97459" w:rsidRDefault="00C97459" w:rsidP="00C97459">
      <w:pPr>
        <w:pStyle w:val="Nagwek2"/>
      </w:pPr>
      <w:r>
        <w:t>9.3. Sposób rozliczenia robót tymczasowych i prac towarzyszących</w:t>
      </w:r>
    </w:p>
    <w:p w:rsidR="00C97459" w:rsidRDefault="00C97459" w:rsidP="00C97459">
      <w:r>
        <w:tab/>
        <w:t>Cena wykonan</w:t>
      </w:r>
      <w:r w:rsidR="00D53838">
        <w:t xml:space="preserve">ia robót określonych niniejszą </w:t>
      </w:r>
      <w:r>
        <w:t>ST obejmuje:</w:t>
      </w:r>
    </w:p>
    <w:p w:rsidR="00C97459" w:rsidRDefault="00C97459" w:rsidP="00C97459">
      <w:pPr>
        <w:numPr>
          <w:ilvl w:val="0"/>
          <w:numId w:val="26"/>
        </w:numPr>
      </w:pPr>
      <w:r>
        <w:t>roboty tymczasowe, które są potrzebne do wykonania robót podstawowych, ale nie są przekazywane Zamawiającemu i są usuwane po wykonaniu robót podstawowych,</w:t>
      </w:r>
    </w:p>
    <w:p w:rsidR="00C97459" w:rsidRDefault="00C97459" w:rsidP="00C97459">
      <w:pPr>
        <w:numPr>
          <w:ilvl w:val="0"/>
          <w:numId w:val="26"/>
        </w:numPr>
      </w:pPr>
      <w:r>
        <w:t>prace towarzyszące, które są niezbędne do wykonania robót podstawowych, niezaliczane do robót tymczasowych, jak geodezyjne wytyczenie robót itd.</w:t>
      </w:r>
    </w:p>
    <w:p w:rsidR="00190A24" w:rsidRDefault="00190A24" w:rsidP="00190A24">
      <w:pPr>
        <w:pStyle w:val="Nagwek1"/>
      </w:pPr>
      <w:bookmarkStart w:id="83" w:name="_Toc274137179"/>
      <w:r>
        <w:t>10. PRZEPISY ZWIĄZANE</w:t>
      </w:r>
      <w:bookmarkEnd w:id="83"/>
    </w:p>
    <w:p w:rsidR="00C97459" w:rsidRDefault="00C97459" w:rsidP="00C97459">
      <w:pPr>
        <w:pStyle w:val="Nagwek2"/>
      </w:pPr>
      <w:r>
        <w:t>10.1. Ogólne specyfikacje techniczne</w:t>
      </w:r>
    </w:p>
    <w:p w:rsidR="00C97459" w:rsidRDefault="0048753C" w:rsidP="000A2FF5">
      <w:pPr>
        <w:ind w:left="113"/>
      </w:pPr>
      <w:r>
        <w:t>1.  D-M-00.00.00</w:t>
      </w:r>
      <w:r>
        <w:tab/>
      </w:r>
      <w:r w:rsidR="00C97459">
        <w:t>Wymagania ogólne</w:t>
      </w:r>
    </w:p>
    <w:p w:rsidR="00C97459" w:rsidRDefault="005A3549" w:rsidP="005A3549">
      <w:pPr>
        <w:pStyle w:val="Nagwek2"/>
      </w:pPr>
      <w:r>
        <w:t>10.2. Inne dokumenty</w:t>
      </w:r>
    </w:p>
    <w:p w:rsidR="00210D30" w:rsidRPr="005A3549" w:rsidRDefault="00210D30" w:rsidP="000A2FF5">
      <w:pPr>
        <w:numPr>
          <w:ilvl w:val="0"/>
          <w:numId w:val="27"/>
        </w:numPr>
        <w:tabs>
          <w:tab w:val="clear" w:pos="0"/>
          <w:tab w:val="num" w:pos="-2835"/>
        </w:tabs>
        <w:ind w:left="397" w:hanging="284"/>
      </w:pPr>
      <w:r>
        <w:t>Ustawa z dnia 17 maja 1989 r. – Prawo geodezyjne i kartograficzne (Dz. U. nr 30, poz. 163 z późniejszymi zmianami)</w:t>
      </w:r>
      <w:r w:rsidR="000A2FF5">
        <w:br/>
      </w:r>
      <w:r>
        <w:t>[Instrukcje i wytyczne techniczne byłego Głównego Urzędu Geodezji i Kartografii]:</w:t>
      </w:r>
    </w:p>
    <w:p w:rsidR="00190A24" w:rsidRDefault="00190A24" w:rsidP="000A2FF5">
      <w:pPr>
        <w:numPr>
          <w:ilvl w:val="0"/>
          <w:numId w:val="27"/>
        </w:numPr>
        <w:tabs>
          <w:tab w:val="clear" w:pos="0"/>
          <w:tab w:val="num" w:pos="-2835"/>
        </w:tabs>
        <w:ind w:left="397" w:hanging="284"/>
      </w:pPr>
      <w:r>
        <w:t>Instrukcja techniczna 0-1. Ogólne zasady wykonywania prac geodezyjnych.</w:t>
      </w:r>
    </w:p>
    <w:p w:rsidR="00190A24" w:rsidRDefault="00190A24" w:rsidP="000A2FF5">
      <w:pPr>
        <w:numPr>
          <w:ilvl w:val="0"/>
          <w:numId w:val="27"/>
        </w:numPr>
        <w:tabs>
          <w:tab w:val="clear" w:pos="0"/>
          <w:tab w:val="num" w:pos="-2835"/>
        </w:tabs>
        <w:ind w:left="397" w:hanging="284"/>
      </w:pPr>
      <w:r>
        <w:t xml:space="preserve">Instrukcja techniczna </w:t>
      </w:r>
      <w:r w:rsidR="00210D30">
        <w:t>0</w:t>
      </w:r>
      <w:r>
        <w:t xml:space="preserve">-3. </w:t>
      </w:r>
      <w:r w:rsidR="00210D30">
        <w:t>Zasady kompletowania dokumentacji geodezyjnej i kartograficznej</w:t>
      </w:r>
    </w:p>
    <w:p w:rsidR="00190A24" w:rsidRDefault="00190A24" w:rsidP="000A2FF5">
      <w:pPr>
        <w:numPr>
          <w:ilvl w:val="0"/>
          <w:numId w:val="27"/>
        </w:numPr>
        <w:tabs>
          <w:tab w:val="clear" w:pos="0"/>
          <w:tab w:val="num" w:pos="-2835"/>
        </w:tabs>
        <w:ind w:left="397" w:hanging="284"/>
      </w:pPr>
      <w:r>
        <w:t xml:space="preserve">Instrukcja techniczna G-1. </w:t>
      </w:r>
      <w:r w:rsidR="00210D30">
        <w:t>Pozioma osnowa geodezyjna</w:t>
      </w:r>
    </w:p>
    <w:p w:rsidR="00190A24" w:rsidRDefault="00190A24" w:rsidP="000A2FF5">
      <w:pPr>
        <w:numPr>
          <w:ilvl w:val="0"/>
          <w:numId w:val="27"/>
        </w:numPr>
        <w:tabs>
          <w:tab w:val="clear" w:pos="0"/>
          <w:tab w:val="num" w:pos="-2835"/>
        </w:tabs>
        <w:ind w:left="397" w:hanging="284"/>
      </w:pPr>
      <w:r>
        <w:t>Instrukcja techniczna G-2. Wysokościowa osnowa g</w:t>
      </w:r>
      <w:r w:rsidR="00210D30">
        <w:t>eodezyjna</w:t>
      </w:r>
    </w:p>
    <w:p w:rsidR="00210D30" w:rsidRDefault="00210D30" w:rsidP="000A2FF5">
      <w:pPr>
        <w:numPr>
          <w:ilvl w:val="0"/>
          <w:numId w:val="27"/>
        </w:numPr>
        <w:tabs>
          <w:tab w:val="clear" w:pos="0"/>
          <w:tab w:val="num" w:pos="-2835"/>
        </w:tabs>
        <w:ind w:left="397" w:hanging="284"/>
      </w:pPr>
      <w:r>
        <w:t>Instrukcja techniczna G-3. Geodezyjna obsługa inwestycji</w:t>
      </w:r>
    </w:p>
    <w:p w:rsidR="00190A24" w:rsidRDefault="00190A24" w:rsidP="000A2FF5">
      <w:pPr>
        <w:numPr>
          <w:ilvl w:val="0"/>
          <w:numId w:val="27"/>
        </w:numPr>
        <w:tabs>
          <w:tab w:val="clear" w:pos="0"/>
          <w:tab w:val="num" w:pos="-2835"/>
        </w:tabs>
        <w:ind w:left="397" w:hanging="284"/>
      </w:pPr>
      <w:r>
        <w:t>Instrukcja techniczna G-4. Pom</w:t>
      </w:r>
      <w:r w:rsidR="00210D30">
        <w:t>iary sytuacyjne i wysokościowe</w:t>
      </w:r>
    </w:p>
    <w:p w:rsidR="00210D30" w:rsidRDefault="00210D30" w:rsidP="000A2FF5">
      <w:pPr>
        <w:numPr>
          <w:ilvl w:val="0"/>
          <w:numId w:val="27"/>
        </w:numPr>
        <w:tabs>
          <w:tab w:val="clear" w:pos="0"/>
          <w:tab w:val="num" w:pos="-2835"/>
        </w:tabs>
        <w:ind w:left="397" w:hanging="284"/>
      </w:pPr>
      <w:r>
        <w:t>Wytyczne techniczne G-3.1. Osnowy realizacyjne</w:t>
      </w:r>
    </w:p>
    <w:p w:rsidR="008D43EF" w:rsidRPr="00584FDB" w:rsidRDefault="00190A24" w:rsidP="008D43EF">
      <w:pPr>
        <w:numPr>
          <w:ilvl w:val="0"/>
          <w:numId w:val="27"/>
        </w:numPr>
        <w:tabs>
          <w:tab w:val="clear" w:pos="0"/>
          <w:tab w:val="num" w:pos="-2835"/>
        </w:tabs>
        <w:ind w:left="397" w:hanging="397"/>
      </w:pPr>
      <w:r>
        <w:t>Wytyczne techniczne G-3.2. Pomiary realizacyjne</w:t>
      </w:r>
    </w:p>
    <w:sectPr w:rsidR="008D43EF" w:rsidRPr="00584FDB" w:rsidSect="001706E4">
      <w:headerReference w:type="even" r:id="rId7"/>
      <w:headerReference w:type="default" r:id="rId8"/>
      <w:pgSz w:w="11907" w:h="16840" w:code="9"/>
      <w:pgMar w:top="813" w:right="1134" w:bottom="1134" w:left="1701" w:header="567" w:footer="729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B15BB" w:rsidRDefault="00EB15BB">
      <w:r>
        <w:separator/>
      </w:r>
    </w:p>
  </w:endnote>
  <w:endnote w:type="continuationSeparator" w:id="0">
    <w:p w:rsidR="00EB15BB" w:rsidRDefault="00EB15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30896988-0BF4-4791-9825-6F6C6A126435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83754D34-1311-47F1-8CAF-EC6FE69B5366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3" w:fontKey="{44203B97-6612-433D-BBE3-506A15A3613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D3492E0E-AC12-430F-8B5F-FB1958F45EEA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5EDA87FF-EEDA-4383-9B2B-932693368FC6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B15BB" w:rsidRDefault="00EB15BB">
      <w:r>
        <w:separator/>
      </w:r>
    </w:p>
  </w:footnote>
  <w:footnote w:type="continuationSeparator" w:id="0">
    <w:p w:rsidR="00EB15BB" w:rsidRDefault="00EB15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694B" w:rsidRDefault="00E9694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4819"/>
      <w:gridCol w:w="1769"/>
    </w:tblGrid>
    <w:tr w:rsidR="00E9694B">
      <w:tc>
        <w:tcPr>
          <w:tcW w:w="921" w:type="dxa"/>
          <w:tcBorders>
            <w:bottom w:val="single" w:sz="6" w:space="0" w:color="auto"/>
          </w:tcBorders>
        </w:tcPr>
        <w:p w:rsidR="00E9694B" w:rsidRDefault="00E047E9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E9694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D53838">
            <w:rPr>
              <w:rStyle w:val="Numerstrony"/>
              <w:rFonts w:ascii="Times New Roman" w:hAnsi="Times New Roman"/>
              <w:noProof/>
              <w:sz w:val="20"/>
            </w:rPr>
            <w:t>10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4819" w:type="dxa"/>
        </w:tcPr>
        <w:p w:rsidR="00E9694B" w:rsidRDefault="001D3A60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Odtworzenie trasy i punktów wysokościowych oraz sporządzenie inwentaryzacji powykonawczej drogi</w:t>
          </w:r>
        </w:p>
      </w:tc>
      <w:tc>
        <w:tcPr>
          <w:tcW w:w="1769" w:type="dxa"/>
        </w:tcPr>
        <w:p w:rsidR="00E9694B" w:rsidRDefault="001D3A60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D-01.01.01a</w:t>
          </w:r>
        </w:p>
      </w:tc>
    </w:tr>
  </w:tbl>
  <w:p w:rsidR="00E9694B" w:rsidRDefault="00E9694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42DB1" w:rsidRDefault="00830879" w:rsidP="00842DB1">
    <w:pPr>
      <w:pStyle w:val="Tekstpodstawowy2"/>
      <w:spacing w:after="0" w:line="240" w:lineRule="auto"/>
      <w:jc w:val="center"/>
      <w:rPr>
        <w:u w:val="single"/>
      </w:rPr>
    </w:pPr>
    <w:r>
      <w:rPr>
        <w:u w:val="single"/>
      </w:rPr>
      <w:t>Przebudowa drogi dojazdowej do gruntów rolnych w Niedamirowie</w:t>
    </w:r>
  </w:p>
  <w:p w:rsidR="00142E95" w:rsidRDefault="00142E95" w:rsidP="006D7406">
    <w:pPr>
      <w:pStyle w:val="Tekstpodstawowy2"/>
      <w:spacing w:after="0" w:line="240" w:lineRule="auto"/>
      <w:jc w:val="center"/>
      <w:rPr>
        <w:u w:val="single"/>
      </w:rPr>
    </w:pPr>
  </w:p>
  <w:p w:rsidR="00D53838" w:rsidRPr="009E12AD" w:rsidRDefault="00D53838" w:rsidP="00D53838">
    <w:pPr>
      <w:pStyle w:val="Tekstpodstawowy2"/>
      <w:spacing w:after="0" w:line="240" w:lineRule="auto"/>
      <w:jc w:val="center"/>
      <w:rPr>
        <w:u w:val="single"/>
      </w:rPr>
    </w:pPr>
  </w:p>
  <w:p w:rsidR="00D53838" w:rsidRPr="00D53838" w:rsidRDefault="00D53838" w:rsidP="00D53838">
    <w:pPr>
      <w:pStyle w:val="tekstost"/>
      <w:jc w:val="right"/>
      <w:rPr>
        <w:sz w:val="16"/>
        <w:u w:val="single"/>
      </w:rPr>
    </w:pPr>
    <w:r>
      <w:rPr>
        <w:sz w:val="16"/>
        <w:u w:val="single"/>
      </w:rPr>
      <w:t>D-01.01.01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9A8A1574"/>
    <w:lvl w:ilvl="0">
      <w:numFmt w:val="bullet"/>
      <w:lvlText w:val="*"/>
      <w:lvlJc w:val="left"/>
    </w:lvl>
  </w:abstractNum>
  <w:abstractNum w:abstractNumId="1" w15:restartNumberingAfterBreak="0">
    <w:nsid w:val="03FA41BC"/>
    <w:multiLevelType w:val="hybridMultilevel"/>
    <w:tmpl w:val="AF70FF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077D3"/>
    <w:multiLevelType w:val="singleLevel"/>
    <w:tmpl w:val="6DF24F14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 w15:restartNumberingAfterBreak="0">
    <w:nsid w:val="13A67AB3"/>
    <w:multiLevelType w:val="singleLevel"/>
    <w:tmpl w:val="CAB05A7E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196A3C60"/>
    <w:multiLevelType w:val="hybridMultilevel"/>
    <w:tmpl w:val="D13CA378"/>
    <w:lvl w:ilvl="0" w:tplc="95AC7D6E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776888"/>
    <w:multiLevelType w:val="singleLevel"/>
    <w:tmpl w:val="F13650F8"/>
    <w:lvl w:ilvl="0">
      <w:start w:val="1"/>
      <w:numFmt w:val="decimal"/>
      <w:lvlText w:val="%1)"/>
      <w:legacy w:legacy="1" w:legacySpace="0" w:legacyIndent="283"/>
      <w:lvlJc w:val="left"/>
      <w:pPr>
        <w:ind w:left="567" w:hanging="283"/>
      </w:pPr>
      <w:rPr>
        <w:rFonts w:ascii="Times New Roman" w:hAnsi="Times New Roman" w:cs="Times New Roman" w:hint="default"/>
      </w:rPr>
    </w:lvl>
  </w:abstractNum>
  <w:abstractNum w:abstractNumId="6" w15:restartNumberingAfterBreak="0">
    <w:nsid w:val="1E803DE7"/>
    <w:multiLevelType w:val="hybridMultilevel"/>
    <w:tmpl w:val="D1EAB4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1B6A1F"/>
    <w:multiLevelType w:val="hybridMultilevel"/>
    <w:tmpl w:val="150E3E66"/>
    <w:lvl w:ilvl="0" w:tplc="F4BC8016">
      <w:start w:val="1"/>
      <w:numFmt w:val="bullet"/>
      <w:lvlText w:val=""/>
      <w:lvlJc w:val="left"/>
      <w:pPr>
        <w:tabs>
          <w:tab w:val="num" w:pos="1505"/>
        </w:tabs>
        <w:ind w:left="1505" w:hanging="425"/>
      </w:pPr>
      <w:rPr>
        <w:rFonts w:ascii="Symbol" w:hAnsi="Symbol" w:hint="default"/>
      </w:rPr>
    </w:lvl>
    <w:lvl w:ilvl="1" w:tplc="DF6A7B38">
      <w:start w:val="1"/>
      <w:numFmt w:val="lowerLetter"/>
      <w:lvlText w:val="%2)"/>
      <w:lvlJc w:val="left"/>
      <w:pPr>
        <w:tabs>
          <w:tab w:val="num" w:pos="1505"/>
        </w:tabs>
        <w:ind w:left="1505" w:hanging="425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3505A2"/>
    <w:multiLevelType w:val="hybridMultilevel"/>
    <w:tmpl w:val="988EED5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3661A4"/>
    <w:multiLevelType w:val="hybridMultilevel"/>
    <w:tmpl w:val="2294FAE8"/>
    <w:lvl w:ilvl="0" w:tplc="0B761AF2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585766"/>
    <w:multiLevelType w:val="hybridMultilevel"/>
    <w:tmpl w:val="38A8F842"/>
    <w:lvl w:ilvl="0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074842"/>
    <w:multiLevelType w:val="singleLevel"/>
    <w:tmpl w:val="2D186262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 w15:restartNumberingAfterBreak="0">
    <w:nsid w:val="28562AFD"/>
    <w:multiLevelType w:val="singleLevel"/>
    <w:tmpl w:val="FC9A269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3" w15:restartNumberingAfterBreak="0">
    <w:nsid w:val="35635AA4"/>
    <w:multiLevelType w:val="singleLevel"/>
    <w:tmpl w:val="FBC6632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4" w15:restartNumberingAfterBreak="0">
    <w:nsid w:val="3DCB55DA"/>
    <w:multiLevelType w:val="singleLevel"/>
    <w:tmpl w:val="8B5AA714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 w15:restartNumberingAfterBreak="0">
    <w:nsid w:val="41273A60"/>
    <w:multiLevelType w:val="hybridMultilevel"/>
    <w:tmpl w:val="813A196A"/>
    <w:lvl w:ilvl="0" w:tplc="E9A4CC7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6166CF4"/>
    <w:multiLevelType w:val="singleLevel"/>
    <w:tmpl w:val="703E851C"/>
    <w:lvl w:ilvl="0">
      <w:start w:val="2"/>
      <w:numFmt w:val="decimal"/>
      <w:lvlText w:val="%1."/>
      <w:lvlJc w:val="left"/>
      <w:pPr>
        <w:tabs>
          <w:tab w:val="num" w:pos="0"/>
        </w:tabs>
        <w:ind w:left="283" w:hanging="283"/>
      </w:pPr>
      <w:rPr>
        <w:rFonts w:hint="default"/>
      </w:rPr>
    </w:lvl>
  </w:abstractNum>
  <w:abstractNum w:abstractNumId="17" w15:restartNumberingAfterBreak="0">
    <w:nsid w:val="49ED5069"/>
    <w:multiLevelType w:val="hybridMultilevel"/>
    <w:tmpl w:val="28C8C636"/>
    <w:lvl w:ilvl="0" w:tplc="B3DC956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3F4C2C"/>
    <w:multiLevelType w:val="hybridMultilevel"/>
    <w:tmpl w:val="F6E2E696"/>
    <w:lvl w:ilvl="0" w:tplc="B3DC956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CA32313"/>
    <w:multiLevelType w:val="hybridMultilevel"/>
    <w:tmpl w:val="9DDECBA0"/>
    <w:lvl w:ilvl="0" w:tplc="0B40E93A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BA185E"/>
    <w:multiLevelType w:val="hybridMultilevel"/>
    <w:tmpl w:val="0414AEBA"/>
    <w:lvl w:ilvl="0" w:tplc="B3DC956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EF4409"/>
    <w:multiLevelType w:val="hybridMultilevel"/>
    <w:tmpl w:val="AE42B22E"/>
    <w:lvl w:ilvl="0" w:tplc="B3DC956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1B5CF0"/>
    <w:multiLevelType w:val="singleLevel"/>
    <w:tmpl w:val="89364D3C"/>
    <w:lvl w:ilvl="0">
      <w:start w:val="1"/>
      <w:numFmt w:val="bullet"/>
      <w:lvlText w:val="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</w:abstractNum>
  <w:abstractNum w:abstractNumId="23" w15:restartNumberingAfterBreak="0">
    <w:nsid w:val="73781364"/>
    <w:multiLevelType w:val="hybridMultilevel"/>
    <w:tmpl w:val="0D62C68E"/>
    <w:lvl w:ilvl="0" w:tplc="B3DC956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79449AE"/>
    <w:multiLevelType w:val="hybridMultilevel"/>
    <w:tmpl w:val="CE6E063A"/>
    <w:lvl w:ilvl="0" w:tplc="B3DC956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7B06077"/>
    <w:multiLevelType w:val="hybridMultilevel"/>
    <w:tmpl w:val="E838746A"/>
    <w:lvl w:ilvl="0" w:tplc="B3DC956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9"/>
  </w:num>
  <w:num w:numId="3">
    <w:abstractNumId w:val="7"/>
  </w:num>
  <w:num w:numId="4">
    <w:abstractNumId w:val="15"/>
  </w:num>
  <w:num w:numId="5">
    <w:abstractNumId w:val="14"/>
  </w:num>
  <w:num w:numId="6">
    <w:abstractNumId w:val="3"/>
  </w:num>
  <w:num w:numId="7">
    <w:abstractNumId w:val="8"/>
  </w:num>
  <w:num w:numId="8">
    <w:abstractNumId w:val="1"/>
  </w:num>
  <w:num w:numId="9">
    <w:abstractNumId w:val="22"/>
  </w:num>
  <w:num w:numId="10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  <w:num w:numId="12">
    <w:abstractNumId w:val="11"/>
  </w:num>
  <w:num w:numId="13">
    <w:abstractNumId w:val="4"/>
  </w:num>
  <w:num w:numId="14">
    <w:abstractNumId w:val="6"/>
  </w:num>
  <w:num w:numId="15">
    <w:abstractNumId w:val="10"/>
  </w:num>
  <w:num w:numId="16">
    <w:abstractNumId w:val="23"/>
  </w:num>
  <w:num w:numId="17">
    <w:abstractNumId w:val="18"/>
  </w:num>
  <w:num w:numId="18">
    <w:abstractNumId w:val="13"/>
  </w:num>
  <w:num w:numId="19">
    <w:abstractNumId w:val="24"/>
  </w:num>
  <w:num w:numId="20">
    <w:abstractNumId w:val="12"/>
  </w:num>
  <w:num w:numId="21">
    <w:abstractNumId w:val="5"/>
  </w:num>
  <w:num w:numId="22">
    <w:abstractNumId w:val="5"/>
    <w:lvlOverride w:ilvl="0">
      <w:lvl w:ilvl="0">
        <w:start w:val="2"/>
        <w:numFmt w:val="decimal"/>
        <w:lvlText w:val="%1)"/>
        <w:legacy w:legacy="1" w:legacySpace="0" w:legacyIndent="283"/>
        <w:lvlJc w:val="left"/>
        <w:pPr>
          <w:ind w:left="567" w:hanging="283"/>
        </w:pPr>
        <w:rPr>
          <w:rFonts w:ascii="Times New Roman" w:hAnsi="Times New Roman" w:cs="Times New Roman" w:hint="default"/>
        </w:rPr>
      </w:lvl>
    </w:lvlOverride>
  </w:num>
  <w:num w:numId="23">
    <w:abstractNumId w:val="5"/>
    <w:lvlOverride w:ilvl="0">
      <w:lvl w:ilvl="0">
        <w:start w:val="3"/>
        <w:numFmt w:val="decimal"/>
        <w:lvlText w:val="%1)"/>
        <w:legacy w:legacy="1" w:legacySpace="0" w:legacyIndent="283"/>
        <w:lvlJc w:val="left"/>
        <w:pPr>
          <w:ind w:left="567" w:hanging="283"/>
        </w:pPr>
        <w:rPr>
          <w:rFonts w:ascii="Times New Roman" w:hAnsi="Times New Roman" w:cs="Times New Roman" w:hint="default"/>
        </w:rPr>
      </w:lvl>
    </w:lvlOverride>
  </w:num>
  <w:num w:numId="24">
    <w:abstractNumId w:val="17"/>
  </w:num>
  <w:num w:numId="25">
    <w:abstractNumId w:val="20"/>
  </w:num>
  <w:num w:numId="26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7">
    <w:abstractNumId w:val="16"/>
  </w:num>
  <w:num w:numId="28">
    <w:abstractNumId w:val="21"/>
  </w:num>
  <w:num w:numId="2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</w:compat>
  <w:rsids>
    <w:rsidRoot w:val="00E353B2"/>
    <w:rsid w:val="000223A1"/>
    <w:rsid w:val="000A2FF5"/>
    <w:rsid w:val="000B0051"/>
    <w:rsid w:val="000C2618"/>
    <w:rsid w:val="000D4265"/>
    <w:rsid w:val="00142E95"/>
    <w:rsid w:val="00165547"/>
    <w:rsid w:val="001706E4"/>
    <w:rsid w:val="001822CD"/>
    <w:rsid w:val="00190A24"/>
    <w:rsid w:val="001C210B"/>
    <w:rsid w:val="001D27BE"/>
    <w:rsid w:val="001D3A60"/>
    <w:rsid w:val="001F1B3E"/>
    <w:rsid w:val="00203DA2"/>
    <w:rsid w:val="00210D30"/>
    <w:rsid w:val="00211C03"/>
    <w:rsid w:val="00221CE4"/>
    <w:rsid w:val="002C2B70"/>
    <w:rsid w:val="00317F08"/>
    <w:rsid w:val="003430C5"/>
    <w:rsid w:val="00355FD3"/>
    <w:rsid w:val="00361020"/>
    <w:rsid w:val="003647DE"/>
    <w:rsid w:val="00370AA1"/>
    <w:rsid w:val="00372168"/>
    <w:rsid w:val="003921BD"/>
    <w:rsid w:val="00425365"/>
    <w:rsid w:val="0044583B"/>
    <w:rsid w:val="004474C0"/>
    <w:rsid w:val="00473A57"/>
    <w:rsid w:val="0048753C"/>
    <w:rsid w:val="004A1173"/>
    <w:rsid w:val="005043AF"/>
    <w:rsid w:val="00506977"/>
    <w:rsid w:val="00507D20"/>
    <w:rsid w:val="00574C26"/>
    <w:rsid w:val="00581E7E"/>
    <w:rsid w:val="00584FDB"/>
    <w:rsid w:val="005A3549"/>
    <w:rsid w:val="005B401D"/>
    <w:rsid w:val="005F6962"/>
    <w:rsid w:val="00616AC2"/>
    <w:rsid w:val="006354B7"/>
    <w:rsid w:val="006C36F2"/>
    <w:rsid w:val="006D7406"/>
    <w:rsid w:val="00703DD0"/>
    <w:rsid w:val="00705338"/>
    <w:rsid w:val="00752187"/>
    <w:rsid w:val="0075571A"/>
    <w:rsid w:val="00770375"/>
    <w:rsid w:val="0078747B"/>
    <w:rsid w:val="007D2BF9"/>
    <w:rsid w:val="007D4457"/>
    <w:rsid w:val="007F113A"/>
    <w:rsid w:val="00830879"/>
    <w:rsid w:val="00837F2E"/>
    <w:rsid w:val="00842DB1"/>
    <w:rsid w:val="008D43EF"/>
    <w:rsid w:val="008E77B8"/>
    <w:rsid w:val="00932C79"/>
    <w:rsid w:val="00941FE2"/>
    <w:rsid w:val="00983FEA"/>
    <w:rsid w:val="009D40B3"/>
    <w:rsid w:val="009F376B"/>
    <w:rsid w:val="00A5303D"/>
    <w:rsid w:val="00A578E7"/>
    <w:rsid w:val="00A61130"/>
    <w:rsid w:val="00A70AE4"/>
    <w:rsid w:val="00AE7A1D"/>
    <w:rsid w:val="00B93F6E"/>
    <w:rsid w:val="00BF69D8"/>
    <w:rsid w:val="00C03C10"/>
    <w:rsid w:val="00C30D1D"/>
    <w:rsid w:val="00C30FE4"/>
    <w:rsid w:val="00C773B8"/>
    <w:rsid w:val="00C969E5"/>
    <w:rsid w:val="00C97459"/>
    <w:rsid w:val="00CB1503"/>
    <w:rsid w:val="00CC5DE4"/>
    <w:rsid w:val="00CD64E8"/>
    <w:rsid w:val="00D53838"/>
    <w:rsid w:val="00D80C3E"/>
    <w:rsid w:val="00DB2AFE"/>
    <w:rsid w:val="00DC7075"/>
    <w:rsid w:val="00DF20F4"/>
    <w:rsid w:val="00DF5B37"/>
    <w:rsid w:val="00E047E9"/>
    <w:rsid w:val="00E23B30"/>
    <w:rsid w:val="00E353B2"/>
    <w:rsid w:val="00E554BF"/>
    <w:rsid w:val="00E63FC7"/>
    <w:rsid w:val="00E90982"/>
    <w:rsid w:val="00E90F35"/>
    <w:rsid w:val="00E9186D"/>
    <w:rsid w:val="00E96071"/>
    <w:rsid w:val="00E9694B"/>
    <w:rsid w:val="00E96AC4"/>
    <w:rsid w:val="00EA4B4F"/>
    <w:rsid w:val="00EB15BB"/>
    <w:rsid w:val="00EB4E25"/>
    <w:rsid w:val="00ED4A3F"/>
    <w:rsid w:val="00F116C4"/>
    <w:rsid w:val="00F23D88"/>
    <w:rsid w:val="00F311B1"/>
    <w:rsid w:val="00F4771A"/>
    <w:rsid w:val="00F90971"/>
    <w:rsid w:val="00F90C68"/>
    <w:rsid w:val="00F91916"/>
    <w:rsid w:val="00FE7A88"/>
    <w:rsid w:val="00FE7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A9EC5299-BD21-4C53-BB4D-8E65A363EC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tekst"/>
    <w:qFormat/>
    <w:rsid w:val="00BF69D8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BF69D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BF69D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BF69D8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1822CD"/>
    <w:pPr>
      <w:tabs>
        <w:tab w:val="right" w:leader="dot" w:pos="7371"/>
      </w:tabs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BF69D8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BF69D8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BF69D8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BF69D8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BF69D8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BF69D8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BF69D8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BF69D8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BF69D8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BF69D8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BF69D8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BF69D8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basedOn w:val="Domylnaczcionkaakapitu"/>
    <w:semiHidden/>
    <w:rsid w:val="00BF69D8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  <w:rPr>
      <w:sz w:val="24"/>
    </w:r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  <w:sz w:val="24"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  <w:rPr>
      <w:sz w:val="24"/>
    </w:r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  <w:rPr>
      <w:sz w:val="24"/>
    </w:r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dymka">
    <w:name w:val="Balloon Text"/>
    <w:basedOn w:val="Normalny"/>
    <w:link w:val="TekstdymkaZnak"/>
    <w:rsid w:val="00D5383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D53838"/>
    <w:rPr>
      <w:rFonts w:ascii="Tahoma" w:hAnsi="Tahoma" w:cs="Tahoma"/>
      <w:sz w:val="16"/>
      <w:szCs w:val="16"/>
    </w:rPr>
  </w:style>
  <w:style w:type="paragraph" w:customStyle="1" w:styleId="tekstost">
    <w:name w:val="tekst ost"/>
    <w:basedOn w:val="Normalny"/>
    <w:rsid w:val="00D53838"/>
    <w:pPr>
      <w:widowControl w:val="0"/>
      <w:suppressAutoHyphens/>
      <w:overflowPunct/>
      <w:autoSpaceDE/>
      <w:autoSpaceDN/>
      <w:adjustRightInd/>
      <w:jc w:val="left"/>
      <w:textAlignment w:val="auto"/>
    </w:pPr>
    <w:rPr>
      <w:rFonts w:eastAsia="Lucida Sans Unicode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1998.dot</Template>
  <TotalTime>28</TotalTime>
  <Pages>7</Pages>
  <Words>2858</Words>
  <Characters>17154</Characters>
  <Application>Microsoft Office Word</Application>
  <DocSecurity>0</DocSecurity>
  <Lines>142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Odtworzenie trasy i punktów wysokościowych oraz sporządzenie inwentaryzacji powykonawczej drogi</vt:lpstr>
    </vt:vector>
  </TitlesOfParts>
  <Company>Warszawa      Skaryszewska 19</Company>
  <LinksUpToDate>false</LinksUpToDate>
  <CharactersWithSpaces>19973</CharactersWithSpaces>
  <SharedDoc>false</SharedDoc>
  <HLinks>
    <vt:vector size="60" baseType="variant">
      <vt:variant>
        <vt:i4>1114164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_Toc274137179</vt:lpwstr>
      </vt:variant>
      <vt:variant>
        <vt:i4>1114164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_Toc274137178</vt:lpwstr>
      </vt:variant>
      <vt:variant>
        <vt:i4>1114164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_Toc274137177</vt:lpwstr>
      </vt:variant>
      <vt:variant>
        <vt:i4>1114164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_Toc274137176</vt:lpwstr>
      </vt:variant>
      <vt:variant>
        <vt:i4>1114164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_Toc274137175</vt:lpwstr>
      </vt:variant>
      <vt:variant>
        <vt:i4>1114164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_Toc274137174</vt:lpwstr>
      </vt:variant>
      <vt:variant>
        <vt:i4>1114164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_Toc274137173</vt:lpwstr>
      </vt:variant>
      <vt:variant>
        <vt:i4>1114164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_Toc274137172</vt:lpwstr>
      </vt:variant>
      <vt:variant>
        <vt:i4>1114164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_Toc274137171</vt:lpwstr>
      </vt:variant>
      <vt:variant>
        <vt:i4>1114164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_Toc274137170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Odtworzenie trasy i punktów wysokościowych oraz sporządzenie inwentaryzacji powykonawczej drogi</dc:title>
  <dc:subject>ost</dc:subject>
  <dc:creator>BZDBDiM Sp. z o.o.</dc:creator>
  <cp:keywords>specyfikacje, drogi, drogownictwo, ost, D-M-00.00.00</cp:keywords>
  <cp:lastModifiedBy>justyna polak</cp:lastModifiedBy>
  <cp:revision>19</cp:revision>
  <cp:lastPrinted>2010-10-07T12:46:00Z</cp:lastPrinted>
  <dcterms:created xsi:type="dcterms:W3CDTF">2016-01-29T12:03:00Z</dcterms:created>
  <dcterms:modified xsi:type="dcterms:W3CDTF">2023-11-27T16:03:00Z</dcterms:modified>
</cp:coreProperties>
</file>